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1D647" w14:textId="77777777" w:rsidR="00996D1B" w:rsidRPr="00595FC4" w:rsidRDefault="00996D1B" w:rsidP="00996D1B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6D1B" w14:paraId="6050D61B" w14:textId="77777777" w:rsidTr="00392598">
        <w:tc>
          <w:tcPr>
            <w:tcW w:w="9060" w:type="dxa"/>
          </w:tcPr>
          <w:p w14:paraId="16764B5F" w14:textId="77777777" w:rsidR="00996D1B" w:rsidRPr="00277B9C" w:rsidRDefault="00996D1B" w:rsidP="00392598">
            <w:pPr>
              <w:rPr>
                <w:sz w:val="24"/>
                <w:szCs w:val="24"/>
              </w:rPr>
            </w:pPr>
            <w:r w:rsidRPr="00277B9C">
              <w:rPr>
                <w:sz w:val="24"/>
                <w:szCs w:val="24"/>
              </w:rPr>
              <w:t xml:space="preserve">Nom EES      </w:t>
            </w:r>
            <w:proofErr w:type="gramStart"/>
            <w:r w:rsidRPr="00277B9C">
              <w:rPr>
                <w:sz w:val="24"/>
                <w:szCs w:val="24"/>
              </w:rPr>
              <w:t xml:space="preserve">   :</w:t>
            </w:r>
            <w:proofErr w:type="gramEnd"/>
            <w:r w:rsidRPr="00277B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Faculté des Sciences de la Nature et de la Vie</w:t>
            </w:r>
          </w:p>
          <w:p w14:paraId="53362C5D" w14:textId="77777777" w:rsidR="00996D1B" w:rsidRDefault="00996D1B" w:rsidP="00392598">
            <w:pPr>
              <w:rPr>
                <w:sz w:val="28"/>
                <w:szCs w:val="28"/>
              </w:rPr>
            </w:pPr>
            <w:r w:rsidRPr="00277B9C">
              <w:rPr>
                <w:sz w:val="24"/>
                <w:szCs w:val="24"/>
              </w:rPr>
              <w:t xml:space="preserve">Département : </w:t>
            </w:r>
            <w:r>
              <w:rPr>
                <w:sz w:val="24"/>
                <w:szCs w:val="24"/>
              </w:rPr>
              <w:t xml:space="preserve">Département de Biologie et Physiologie Animale </w:t>
            </w:r>
          </w:p>
        </w:tc>
      </w:tr>
    </w:tbl>
    <w:p w14:paraId="1832C059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6D1B" w14:paraId="78021B80" w14:textId="77777777" w:rsidTr="00392598">
        <w:tc>
          <w:tcPr>
            <w:tcW w:w="9062" w:type="dxa"/>
            <w:shd w:val="clear" w:color="auto" w:fill="F2F2F2" w:themeFill="background1" w:themeFillShade="F2"/>
          </w:tcPr>
          <w:p w14:paraId="6E09D771" w14:textId="77777777" w:rsidR="00996D1B" w:rsidRPr="00595FC4" w:rsidRDefault="00996D1B" w:rsidP="00392598">
            <w:pPr>
              <w:jc w:val="center"/>
              <w:rPr>
                <w:b/>
                <w:bCs/>
                <w:sz w:val="28"/>
                <w:szCs w:val="28"/>
              </w:rPr>
            </w:pPr>
            <w:r w:rsidRPr="00595FC4">
              <w:rPr>
                <w:b/>
                <w:bCs/>
                <w:sz w:val="28"/>
                <w:szCs w:val="28"/>
              </w:rPr>
              <w:t xml:space="preserve">SYLLABUS </w:t>
            </w:r>
            <w:r>
              <w:rPr>
                <w:b/>
                <w:bCs/>
                <w:sz w:val="28"/>
                <w:szCs w:val="28"/>
              </w:rPr>
              <w:t>DE LA MATIERE</w:t>
            </w:r>
          </w:p>
          <w:p w14:paraId="0A9B0456" w14:textId="77777777" w:rsidR="00996D1B" w:rsidRPr="009B73C9" w:rsidRDefault="00996D1B" w:rsidP="003925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à</w:t>
            </w:r>
            <w:proofErr w:type="gramEnd"/>
            <w:r>
              <w:rPr>
                <w:b/>
                <w:bCs/>
              </w:rPr>
              <w:t xml:space="preserve"> publier dans le site Web de l’institution)</w:t>
            </w:r>
          </w:p>
        </w:tc>
      </w:tr>
      <w:tr w:rsidR="00996D1B" w14:paraId="263D7701" w14:textId="77777777" w:rsidTr="00392598">
        <w:tc>
          <w:tcPr>
            <w:tcW w:w="9062" w:type="dxa"/>
          </w:tcPr>
          <w:p w14:paraId="03E5E98D" w14:textId="1461C36F" w:rsidR="00996D1B" w:rsidRPr="00277B9C" w:rsidRDefault="00996D1B" w:rsidP="0039259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Lutte antivectorielle</w:t>
            </w:r>
            <w:r>
              <w:rPr>
                <w:sz w:val="36"/>
                <w:szCs w:val="36"/>
              </w:rPr>
              <w:t xml:space="preserve"> </w:t>
            </w:r>
          </w:p>
        </w:tc>
      </w:tr>
    </w:tbl>
    <w:p w14:paraId="1F0B1E5B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996D1B" w14:paraId="7DBD658C" w14:textId="77777777" w:rsidTr="00392598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8985D5B" w14:textId="77777777" w:rsidR="00996D1B" w:rsidRDefault="00996D1B" w:rsidP="00392598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58422CCC" w14:textId="77777777" w:rsidR="00996D1B" w:rsidRPr="009B73C9" w:rsidRDefault="00996D1B" w:rsidP="00392598">
            <w:pPr>
              <w:rPr>
                <w:b/>
                <w:bCs/>
              </w:rPr>
            </w:pPr>
            <w:r>
              <w:rPr>
                <w:b/>
                <w:bCs/>
              </w:rPr>
              <w:t>Hakimi Sakina</w:t>
            </w:r>
          </w:p>
        </w:tc>
      </w:tr>
      <w:tr w:rsidR="00996D1B" w14:paraId="6BDAD499" w14:textId="77777777" w:rsidTr="00392598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14:paraId="65EDAB16" w14:textId="77777777" w:rsidR="00996D1B" w:rsidRDefault="00996D1B" w:rsidP="00392598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14:paraId="69C95550" w14:textId="77777777" w:rsidR="00996D1B" w:rsidRDefault="00996D1B" w:rsidP="00392598">
            <w:pPr>
              <w:jc w:val="center"/>
            </w:pPr>
            <w:r>
              <w:t>Réception des étudiants par semaine</w:t>
            </w:r>
          </w:p>
        </w:tc>
      </w:tr>
      <w:tr w:rsidR="00996D1B" w14:paraId="38FB84D0" w14:textId="77777777" w:rsidTr="00392598">
        <w:tc>
          <w:tcPr>
            <w:tcW w:w="1519" w:type="dxa"/>
            <w:shd w:val="clear" w:color="auto" w:fill="F2F2F2" w:themeFill="background1" w:themeFillShade="F2"/>
          </w:tcPr>
          <w:p w14:paraId="451AD90F" w14:textId="77777777" w:rsidR="00996D1B" w:rsidRDefault="00996D1B" w:rsidP="00392598">
            <w:r>
              <w:t>Email </w:t>
            </w:r>
          </w:p>
        </w:tc>
        <w:tc>
          <w:tcPr>
            <w:tcW w:w="2587" w:type="dxa"/>
          </w:tcPr>
          <w:p w14:paraId="3205E872" w14:textId="77777777" w:rsidR="00996D1B" w:rsidRPr="008453AC" w:rsidRDefault="00996D1B" w:rsidP="00392598">
            <w:r>
              <w:rPr>
                <w:sz w:val="24"/>
                <w:szCs w:val="24"/>
                <w:lang w:bidi="ar-DZ"/>
              </w:rPr>
              <w:t>s.hakimi@univ.setif.dz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27B328A5" w14:textId="77777777" w:rsidR="00996D1B" w:rsidRDefault="00996D1B" w:rsidP="00392598">
            <w:r>
              <w:t xml:space="preserve">Jour :                         </w:t>
            </w:r>
          </w:p>
        </w:tc>
        <w:tc>
          <w:tcPr>
            <w:tcW w:w="1544" w:type="dxa"/>
          </w:tcPr>
          <w:p w14:paraId="1F2B0382" w14:textId="2A746707" w:rsidR="00996D1B" w:rsidRDefault="003B34EF" w:rsidP="00392598">
            <w:proofErr w:type="spellStart"/>
            <w:r>
              <w:t>Monday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</w:tcPr>
          <w:p w14:paraId="5032433B" w14:textId="77777777" w:rsidR="00996D1B" w:rsidRDefault="00996D1B" w:rsidP="00392598">
            <w:r>
              <w:t>10-11h</w:t>
            </w:r>
          </w:p>
        </w:tc>
        <w:tc>
          <w:tcPr>
            <w:tcW w:w="985" w:type="dxa"/>
          </w:tcPr>
          <w:p w14:paraId="334A0055" w14:textId="77777777" w:rsidR="00996D1B" w:rsidRDefault="00996D1B" w:rsidP="00392598"/>
        </w:tc>
      </w:tr>
      <w:tr w:rsidR="00996D1B" w14:paraId="6A73E207" w14:textId="77777777" w:rsidTr="00392598">
        <w:tc>
          <w:tcPr>
            <w:tcW w:w="1519" w:type="dxa"/>
            <w:shd w:val="clear" w:color="auto" w:fill="F2F2F2" w:themeFill="background1" w:themeFillShade="F2"/>
          </w:tcPr>
          <w:p w14:paraId="2422E16D" w14:textId="77777777" w:rsidR="00996D1B" w:rsidRDefault="00996D1B" w:rsidP="00392598">
            <w:r>
              <w:t>Tél de bureau</w:t>
            </w:r>
          </w:p>
        </w:tc>
        <w:tc>
          <w:tcPr>
            <w:tcW w:w="2587" w:type="dxa"/>
          </w:tcPr>
          <w:p w14:paraId="692EDF79" w14:textId="77777777" w:rsidR="00996D1B" w:rsidRDefault="00996D1B" w:rsidP="00392598">
            <w:r>
              <w:t>0772691696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14:paraId="46400CBC" w14:textId="77777777" w:rsidR="00996D1B" w:rsidRDefault="00996D1B" w:rsidP="00392598">
            <w:r>
              <w:t xml:space="preserve">Jour :                         </w:t>
            </w:r>
          </w:p>
        </w:tc>
        <w:tc>
          <w:tcPr>
            <w:tcW w:w="1544" w:type="dxa"/>
          </w:tcPr>
          <w:p w14:paraId="223551BB" w14:textId="18556743" w:rsidR="00996D1B" w:rsidRDefault="003B34EF" w:rsidP="00392598">
            <w:proofErr w:type="spellStart"/>
            <w:r>
              <w:t>Wednesday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</w:tcPr>
          <w:p w14:paraId="728D26B5" w14:textId="622B8D99" w:rsidR="00996D1B" w:rsidRDefault="00996D1B" w:rsidP="00392598">
            <w:r>
              <w:t>13- 14</w:t>
            </w:r>
          </w:p>
        </w:tc>
        <w:tc>
          <w:tcPr>
            <w:tcW w:w="985" w:type="dxa"/>
          </w:tcPr>
          <w:p w14:paraId="2C12DB4D" w14:textId="77777777" w:rsidR="00996D1B" w:rsidRDefault="00996D1B" w:rsidP="00392598"/>
        </w:tc>
      </w:tr>
      <w:tr w:rsidR="00996D1B" w14:paraId="6E4AD136" w14:textId="77777777" w:rsidTr="00392598">
        <w:tc>
          <w:tcPr>
            <w:tcW w:w="1519" w:type="dxa"/>
            <w:shd w:val="clear" w:color="auto" w:fill="F2F2F2" w:themeFill="background1" w:themeFillShade="F2"/>
          </w:tcPr>
          <w:p w14:paraId="7AB30433" w14:textId="77777777" w:rsidR="00996D1B" w:rsidRDefault="00996D1B" w:rsidP="00392598">
            <w:r>
              <w:t>Tél secrétariat</w:t>
            </w:r>
          </w:p>
        </w:tc>
        <w:tc>
          <w:tcPr>
            <w:tcW w:w="2587" w:type="dxa"/>
          </w:tcPr>
          <w:p w14:paraId="40B51AAE" w14:textId="77777777" w:rsidR="00996D1B" w:rsidRDefault="00996D1B" w:rsidP="00392598"/>
        </w:tc>
        <w:tc>
          <w:tcPr>
            <w:tcW w:w="1433" w:type="dxa"/>
            <w:shd w:val="clear" w:color="auto" w:fill="F2F2F2" w:themeFill="background1" w:themeFillShade="F2"/>
          </w:tcPr>
          <w:p w14:paraId="7ECD4C50" w14:textId="77777777" w:rsidR="00996D1B" w:rsidRDefault="00996D1B" w:rsidP="00392598">
            <w:r>
              <w:t xml:space="preserve">Jour :                         </w:t>
            </w:r>
          </w:p>
        </w:tc>
        <w:tc>
          <w:tcPr>
            <w:tcW w:w="1544" w:type="dxa"/>
          </w:tcPr>
          <w:p w14:paraId="24F5A7BA" w14:textId="77777777" w:rsidR="00996D1B" w:rsidRDefault="00996D1B" w:rsidP="00392598"/>
        </w:tc>
        <w:tc>
          <w:tcPr>
            <w:tcW w:w="992" w:type="dxa"/>
            <w:shd w:val="clear" w:color="auto" w:fill="F2F2F2" w:themeFill="background1" w:themeFillShade="F2"/>
          </w:tcPr>
          <w:p w14:paraId="7F305E69" w14:textId="77777777" w:rsidR="00996D1B" w:rsidRDefault="00996D1B" w:rsidP="00392598">
            <w:proofErr w:type="gramStart"/>
            <w:r>
              <w:t>heure</w:t>
            </w:r>
            <w:proofErr w:type="gramEnd"/>
          </w:p>
        </w:tc>
        <w:tc>
          <w:tcPr>
            <w:tcW w:w="985" w:type="dxa"/>
          </w:tcPr>
          <w:p w14:paraId="7DA2EC29" w14:textId="77777777" w:rsidR="00996D1B" w:rsidRDefault="00996D1B" w:rsidP="00392598"/>
        </w:tc>
      </w:tr>
      <w:tr w:rsidR="00996D1B" w14:paraId="298B2AD2" w14:textId="77777777" w:rsidTr="00392598">
        <w:tc>
          <w:tcPr>
            <w:tcW w:w="1519" w:type="dxa"/>
            <w:shd w:val="clear" w:color="auto" w:fill="F2F2F2" w:themeFill="background1" w:themeFillShade="F2"/>
          </w:tcPr>
          <w:p w14:paraId="4748E93F" w14:textId="77777777" w:rsidR="00996D1B" w:rsidRDefault="00996D1B" w:rsidP="00392598">
            <w:r>
              <w:t>Autre</w:t>
            </w:r>
          </w:p>
        </w:tc>
        <w:tc>
          <w:tcPr>
            <w:tcW w:w="2587" w:type="dxa"/>
          </w:tcPr>
          <w:p w14:paraId="5328EDA0" w14:textId="77777777" w:rsidR="00996D1B" w:rsidRDefault="00996D1B" w:rsidP="00392598"/>
        </w:tc>
        <w:tc>
          <w:tcPr>
            <w:tcW w:w="1433" w:type="dxa"/>
            <w:shd w:val="clear" w:color="auto" w:fill="F2F2F2" w:themeFill="background1" w:themeFillShade="F2"/>
          </w:tcPr>
          <w:p w14:paraId="643107DD" w14:textId="77777777" w:rsidR="00996D1B" w:rsidRDefault="00996D1B" w:rsidP="00392598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14:paraId="480782F9" w14:textId="77777777" w:rsidR="00996D1B" w:rsidRDefault="00996D1B" w:rsidP="00392598">
            <w:r>
              <w:t>FSNV sétif1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338748E" w14:textId="77777777" w:rsidR="00996D1B" w:rsidRDefault="00996D1B" w:rsidP="00392598">
            <w:r>
              <w:t>Bureau :</w:t>
            </w:r>
          </w:p>
        </w:tc>
        <w:tc>
          <w:tcPr>
            <w:tcW w:w="985" w:type="dxa"/>
          </w:tcPr>
          <w:p w14:paraId="07DC4D39" w14:textId="77777777" w:rsidR="00996D1B" w:rsidRDefault="00996D1B" w:rsidP="00392598">
            <w:r>
              <w:t>20</w:t>
            </w:r>
          </w:p>
        </w:tc>
      </w:tr>
    </w:tbl>
    <w:p w14:paraId="5AF68D15" w14:textId="77777777" w:rsidR="00996D1B" w:rsidRDefault="00996D1B" w:rsidP="00996D1B"/>
    <w:p w14:paraId="3F8F53D1" w14:textId="77777777" w:rsidR="00996D1B" w:rsidRDefault="00996D1B" w:rsidP="00996D1B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996D1B" w14:paraId="56CD701A" w14:textId="77777777" w:rsidTr="00392598">
        <w:tc>
          <w:tcPr>
            <w:tcW w:w="5000" w:type="pct"/>
            <w:gridSpan w:val="8"/>
          </w:tcPr>
          <w:p w14:paraId="788F560F" w14:textId="77777777" w:rsidR="00996D1B" w:rsidRDefault="00996D1B" w:rsidP="00392598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14:paraId="2DE57530" w14:textId="77777777" w:rsidR="00996D1B" w:rsidRDefault="00996D1B" w:rsidP="00392598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996D1B" w14:paraId="5648311A" w14:textId="77777777" w:rsidTr="00392598">
        <w:tc>
          <w:tcPr>
            <w:tcW w:w="1295" w:type="pct"/>
            <w:vMerge w:val="restart"/>
            <w:shd w:val="clear" w:color="auto" w:fill="D9D9D9" w:themeFill="background1" w:themeFillShade="D9"/>
          </w:tcPr>
          <w:p w14:paraId="22528218" w14:textId="77777777" w:rsidR="00996D1B" w:rsidRDefault="00996D1B" w:rsidP="00392598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525594BB" w14:textId="77777777" w:rsidR="00996D1B" w:rsidRDefault="00996D1B" w:rsidP="00392598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14:paraId="3837A4BF" w14:textId="77777777" w:rsidR="00996D1B" w:rsidRDefault="00996D1B" w:rsidP="00392598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14:paraId="49B812EC" w14:textId="77777777" w:rsidR="00996D1B" w:rsidRDefault="00996D1B" w:rsidP="00392598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14:paraId="35BAB1EA" w14:textId="77777777" w:rsidR="00996D1B" w:rsidRDefault="00996D1B" w:rsidP="00392598">
            <w:pPr>
              <w:jc w:val="center"/>
            </w:pPr>
            <w:r>
              <w:t>Séance 3</w:t>
            </w:r>
          </w:p>
        </w:tc>
      </w:tr>
      <w:tr w:rsidR="00996D1B" w14:paraId="35FB4629" w14:textId="77777777" w:rsidTr="00392598">
        <w:tc>
          <w:tcPr>
            <w:tcW w:w="1295" w:type="pct"/>
            <w:vMerge/>
            <w:shd w:val="clear" w:color="auto" w:fill="D9D9D9" w:themeFill="background1" w:themeFillShade="D9"/>
          </w:tcPr>
          <w:p w14:paraId="2A909D25" w14:textId="77777777" w:rsidR="00996D1B" w:rsidRDefault="00996D1B" w:rsidP="00392598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14:paraId="08E96119" w14:textId="77777777" w:rsidR="00996D1B" w:rsidRDefault="00996D1B" w:rsidP="00392598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7C3EA896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AD67EA7" w14:textId="77777777" w:rsidR="00996D1B" w:rsidRDefault="00996D1B" w:rsidP="00392598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61C57F65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70B51E67" w14:textId="77777777" w:rsidR="00996D1B" w:rsidRDefault="00996D1B" w:rsidP="00392598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6F5C5804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44A9825F" w14:textId="77777777" w:rsidR="00996D1B" w:rsidRDefault="00996D1B" w:rsidP="00392598">
            <w:pPr>
              <w:jc w:val="center"/>
            </w:pPr>
            <w:proofErr w:type="gramStart"/>
            <w:r>
              <w:t>heure</w:t>
            </w:r>
            <w:proofErr w:type="gramEnd"/>
          </w:p>
        </w:tc>
      </w:tr>
      <w:tr w:rsidR="00996D1B" w14:paraId="0010879E" w14:textId="77777777" w:rsidTr="00392598">
        <w:tc>
          <w:tcPr>
            <w:tcW w:w="1295" w:type="pct"/>
          </w:tcPr>
          <w:p w14:paraId="03BF6FF6" w14:textId="4D22AF04" w:rsidR="00996D1B" w:rsidRDefault="00996D1B" w:rsidP="00392598">
            <w:r>
              <w:rPr>
                <w:b/>
                <w:bCs/>
              </w:rPr>
              <w:t>Hakimi Sakina</w:t>
            </w:r>
            <w:r>
              <w:t xml:space="preserve"> </w:t>
            </w: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92" w:type="pct"/>
          </w:tcPr>
          <w:p w14:paraId="6236D468" w14:textId="2ABA7A13" w:rsidR="00996D1B" w:rsidRDefault="00996D1B" w:rsidP="00392598">
            <w:pPr>
              <w:jc w:val="center"/>
            </w:pPr>
            <w:r>
              <w:t>20</w:t>
            </w:r>
          </w:p>
        </w:tc>
        <w:tc>
          <w:tcPr>
            <w:tcW w:w="470" w:type="pct"/>
          </w:tcPr>
          <w:p w14:paraId="6C7F81C8" w14:textId="03692479" w:rsidR="00996D1B" w:rsidRPr="008453AC" w:rsidRDefault="00996D1B" w:rsidP="003925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Lundi</w:t>
            </w:r>
          </w:p>
        </w:tc>
        <w:tc>
          <w:tcPr>
            <w:tcW w:w="469" w:type="pct"/>
          </w:tcPr>
          <w:p w14:paraId="72A2B3FD" w14:textId="4B2232A5" w:rsidR="00996D1B" w:rsidRDefault="00996D1B" w:rsidP="00392598">
            <w:r>
              <w:t>10-11</w:t>
            </w:r>
          </w:p>
        </w:tc>
        <w:tc>
          <w:tcPr>
            <w:tcW w:w="469" w:type="pct"/>
          </w:tcPr>
          <w:p w14:paraId="66DFE51F" w14:textId="22313035" w:rsidR="00996D1B" w:rsidRPr="008453AC" w:rsidRDefault="00996D1B" w:rsidP="003925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Mercredi</w:t>
            </w:r>
          </w:p>
        </w:tc>
        <w:tc>
          <w:tcPr>
            <w:tcW w:w="469" w:type="pct"/>
          </w:tcPr>
          <w:p w14:paraId="3665CBFA" w14:textId="79E8C367" w:rsidR="00996D1B" w:rsidRDefault="00996D1B" w:rsidP="00392598">
            <w:r>
              <w:t>13-14</w:t>
            </w:r>
          </w:p>
        </w:tc>
        <w:tc>
          <w:tcPr>
            <w:tcW w:w="470" w:type="pct"/>
          </w:tcPr>
          <w:p w14:paraId="7A4EF701" w14:textId="77777777" w:rsidR="00996D1B" w:rsidRDefault="00996D1B" w:rsidP="00392598"/>
        </w:tc>
        <w:tc>
          <w:tcPr>
            <w:tcW w:w="466" w:type="pct"/>
          </w:tcPr>
          <w:p w14:paraId="4266E29D" w14:textId="77777777" w:rsidR="00996D1B" w:rsidRDefault="00996D1B" w:rsidP="00392598"/>
        </w:tc>
      </w:tr>
      <w:tr w:rsidR="00996D1B" w14:paraId="6DDA7D8D" w14:textId="77777777" w:rsidTr="00392598">
        <w:tc>
          <w:tcPr>
            <w:tcW w:w="1295" w:type="pct"/>
          </w:tcPr>
          <w:p w14:paraId="152F5F10" w14:textId="77777777" w:rsidR="00996D1B" w:rsidRDefault="00996D1B" w:rsidP="00392598"/>
        </w:tc>
        <w:tc>
          <w:tcPr>
            <w:tcW w:w="892" w:type="pct"/>
          </w:tcPr>
          <w:p w14:paraId="555EB829" w14:textId="77777777" w:rsidR="00996D1B" w:rsidRDefault="00996D1B" w:rsidP="00392598">
            <w:pPr>
              <w:jc w:val="center"/>
            </w:pPr>
          </w:p>
        </w:tc>
        <w:tc>
          <w:tcPr>
            <w:tcW w:w="470" w:type="pct"/>
          </w:tcPr>
          <w:p w14:paraId="2DCBF21A" w14:textId="77777777" w:rsidR="00996D1B" w:rsidRDefault="00996D1B" w:rsidP="00392598"/>
        </w:tc>
        <w:tc>
          <w:tcPr>
            <w:tcW w:w="469" w:type="pct"/>
          </w:tcPr>
          <w:p w14:paraId="0413A4B8" w14:textId="77777777" w:rsidR="00996D1B" w:rsidRDefault="00996D1B" w:rsidP="00392598"/>
        </w:tc>
        <w:tc>
          <w:tcPr>
            <w:tcW w:w="469" w:type="pct"/>
          </w:tcPr>
          <w:p w14:paraId="00A2CF16" w14:textId="77777777" w:rsidR="00996D1B" w:rsidRDefault="00996D1B" w:rsidP="00392598"/>
        </w:tc>
        <w:tc>
          <w:tcPr>
            <w:tcW w:w="469" w:type="pct"/>
          </w:tcPr>
          <w:p w14:paraId="00EF20DD" w14:textId="77777777" w:rsidR="00996D1B" w:rsidRDefault="00996D1B" w:rsidP="00392598"/>
        </w:tc>
        <w:tc>
          <w:tcPr>
            <w:tcW w:w="470" w:type="pct"/>
          </w:tcPr>
          <w:p w14:paraId="70CC75A8" w14:textId="77777777" w:rsidR="00996D1B" w:rsidRDefault="00996D1B" w:rsidP="00392598"/>
        </w:tc>
        <w:tc>
          <w:tcPr>
            <w:tcW w:w="466" w:type="pct"/>
          </w:tcPr>
          <w:p w14:paraId="6ECA9C49" w14:textId="77777777" w:rsidR="00996D1B" w:rsidRDefault="00996D1B" w:rsidP="00392598"/>
        </w:tc>
      </w:tr>
      <w:tr w:rsidR="00996D1B" w14:paraId="2FF2C01D" w14:textId="77777777" w:rsidTr="00392598">
        <w:tc>
          <w:tcPr>
            <w:tcW w:w="1295" w:type="pct"/>
          </w:tcPr>
          <w:p w14:paraId="720F6CC0" w14:textId="77777777" w:rsidR="00996D1B" w:rsidRDefault="00996D1B" w:rsidP="00392598"/>
        </w:tc>
        <w:tc>
          <w:tcPr>
            <w:tcW w:w="892" w:type="pct"/>
          </w:tcPr>
          <w:p w14:paraId="54CBFC8E" w14:textId="77777777" w:rsidR="00996D1B" w:rsidRDefault="00996D1B" w:rsidP="00392598">
            <w:pPr>
              <w:jc w:val="center"/>
            </w:pPr>
          </w:p>
        </w:tc>
        <w:tc>
          <w:tcPr>
            <w:tcW w:w="470" w:type="pct"/>
          </w:tcPr>
          <w:p w14:paraId="30A4C8B3" w14:textId="77777777" w:rsidR="00996D1B" w:rsidRDefault="00996D1B" w:rsidP="00392598"/>
        </w:tc>
        <w:tc>
          <w:tcPr>
            <w:tcW w:w="469" w:type="pct"/>
          </w:tcPr>
          <w:p w14:paraId="3CB45132" w14:textId="77777777" w:rsidR="00996D1B" w:rsidRDefault="00996D1B" w:rsidP="00392598"/>
        </w:tc>
        <w:tc>
          <w:tcPr>
            <w:tcW w:w="469" w:type="pct"/>
          </w:tcPr>
          <w:p w14:paraId="6C9BC0A8" w14:textId="77777777" w:rsidR="00996D1B" w:rsidRDefault="00996D1B" w:rsidP="00392598"/>
        </w:tc>
        <w:tc>
          <w:tcPr>
            <w:tcW w:w="469" w:type="pct"/>
          </w:tcPr>
          <w:p w14:paraId="2E3AD08A" w14:textId="77777777" w:rsidR="00996D1B" w:rsidRDefault="00996D1B" w:rsidP="00392598"/>
        </w:tc>
        <w:tc>
          <w:tcPr>
            <w:tcW w:w="470" w:type="pct"/>
          </w:tcPr>
          <w:p w14:paraId="215EFA01" w14:textId="77777777" w:rsidR="00996D1B" w:rsidRDefault="00996D1B" w:rsidP="00392598"/>
        </w:tc>
        <w:tc>
          <w:tcPr>
            <w:tcW w:w="466" w:type="pct"/>
          </w:tcPr>
          <w:p w14:paraId="53A9B0DC" w14:textId="77777777" w:rsidR="00996D1B" w:rsidRDefault="00996D1B" w:rsidP="00392598"/>
        </w:tc>
      </w:tr>
      <w:tr w:rsidR="00996D1B" w14:paraId="3D10FDCD" w14:textId="77777777" w:rsidTr="00392598">
        <w:tc>
          <w:tcPr>
            <w:tcW w:w="1295" w:type="pct"/>
          </w:tcPr>
          <w:p w14:paraId="0EC0EA5C" w14:textId="77777777" w:rsidR="00996D1B" w:rsidRDefault="00996D1B" w:rsidP="00392598"/>
        </w:tc>
        <w:tc>
          <w:tcPr>
            <w:tcW w:w="892" w:type="pct"/>
          </w:tcPr>
          <w:p w14:paraId="19EB8C63" w14:textId="77777777" w:rsidR="00996D1B" w:rsidRDefault="00996D1B" w:rsidP="00392598">
            <w:pPr>
              <w:jc w:val="center"/>
            </w:pPr>
          </w:p>
        </w:tc>
        <w:tc>
          <w:tcPr>
            <w:tcW w:w="470" w:type="pct"/>
          </w:tcPr>
          <w:p w14:paraId="7C7577F2" w14:textId="77777777" w:rsidR="00996D1B" w:rsidRDefault="00996D1B" w:rsidP="00392598"/>
        </w:tc>
        <w:tc>
          <w:tcPr>
            <w:tcW w:w="469" w:type="pct"/>
          </w:tcPr>
          <w:p w14:paraId="418771C8" w14:textId="77777777" w:rsidR="00996D1B" w:rsidRDefault="00996D1B" w:rsidP="00392598"/>
        </w:tc>
        <w:tc>
          <w:tcPr>
            <w:tcW w:w="469" w:type="pct"/>
          </w:tcPr>
          <w:p w14:paraId="0424CAAB" w14:textId="77777777" w:rsidR="00996D1B" w:rsidRDefault="00996D1B" w:rsidP="00392598"/>
        </w:tc>
        <w:tc>
          <w:tcPr>
            <w:tcW w:w="469" w:type="pct"/>
          </w:tcPr>
          <w:p w14:paraId="127FC0C4" w14:textId="77777777" w:rsidR="00996D1B" w:rsidRDefault="00996D1B" w:rsidP="00392598"/>
        </w:tc>
        <w:tc>
          <w:tcPr>
            <w:tcW w:w="470" w:type="pct"/>
          </w:tcPr>
          <w:p w14:paraId="4A12CCFC" w14:textId="77777777" w:rsidR="00996D1B" w:rsidRDefault="00996D1B" w:rsidP="00392598"/>
        </w:tc>
        <w:tc>
          <w:tcPr>
            <w:tcW w:w="466" w:type="pct"/>
          </w:tcPr>
          <w:p w14:paraId="4E4EB8B6" w14:textId="77777777" w:rsidR="00996D1B" w:rsidRDefault="00996D1B" w:rsidP="00392598"/>
        </w:tc>
      </w:tr>
      <w:tr w:rsidR="00996D1B" w14:paraId="2BE5EC21" w14:textId="77777777" w:rsidTr="00392598">
        <w:tc>
          <w:tcPr>
            <w:tcW w:w="1295" w:type="pct"/>
          </w:tcPr>
          <w:p w14:paraId="4FE57996" w14:textId="77777777" w:rsidR="00996D1B" w:rsidRDefault="00996D1B" w:rsidP="00392598"/>
        </w:tc>
        <w:tc>
          <w:tcPr>
            <w:tcW w:w="892" w:type="pct"/>
          </w:tcPr>
          <w:p w14:paraId="317660B6" w14:textId="77777777" w:rsidR="00996D1B" w:rsidRDefault="00996D1B" w:rsidP="00392598">
            <w:pPr>
              <w:jc w:val="center"/>
            </w:pPr>
          </w:p>
        </w:tc>
        <w:tc>
          <w:tcPr>
            <w:tcW w:w="470" w:type="pct"/>
          </w:tcPr>
          <w:p w14:paraId="2568EB34" w14:textId="77777777" w:rsidR="00996D1B" w:rsidRDefault="00996D1B" w:rsidP="00392598"/>
        </w:tc>
        <w:tc>
          <w:tcPr>
            <w:tcW w:w="469" w:type="pct"/>
          </w:tcPr>
          <w:p w14:paraId="4513EF80" w14:textId="77777777" w:rsidR="00996D1B" w:rsidRDefault="00996D1B" w:rsidP="00392598"/>
        </w:tc>
        <w:tc>
          <w:tcPr>
            <w:tcW w:w="469" w:type="pct"/>
          </w:tcPr>
          <w:p w14:paraId="28D7D186" w14:textId="77777777" w:rsidR="00996D1B" w:rsidRDefault="00996D1B" w:rsidP="00392598"/>
        </w:tc>
        <w:tc>
          <w:tcPr>
            <w:tcW w:w="469" w:type="pct"/>
          </w:tcPr>
          <w:p w14:paraId="7A8DDB37" w14:textId="77777777" w:rsidR="00996D1B" w:rsidRDefault="00996D1B" w:rsidP="00392598"/>
        </w:tc>
        <w:tc>
          <w:tcPr>
            <w:tcW w:w="470" w:type="pct"/>
          </w:tcPr>
          <w:p w14:paraId="2F1FCF82" w14:textId="77777777" w:rsidR="00996D1B" w:rsidRDefault="00996D1B" w:rsidP="00392598"/>
        </w:tc>
        <w:tc>
          <w:tcPr>
            <w:tcW w:w="466" w:type="pct"/>
          </w:tcPr>
          <w:p w14:paraId="726871E2" w14:textId="77777777" w:rsidR="00996D1B" w:rsidRDefault="00996D1B" w:rsidP="00392598"/>
        </w:tc>
      </w:tr>
      <w:tr w:rsidR="00996D1B" w14:paraId="511E1E96" w14:textId="77777777" w:rsidTr="00392598">
        <w:tc>
          <w:tcPr>
            <w:tcW w:w="1295" w:type="pct"/>
          </w:tcPr>
          <w:p w14:paraId="2EA07FBD" w14:textId="77777777" w:rsidR="00996D1B" w:rsidRDefault="00996D1B" w:rsidP="00392598"/>
        </w:tc>
        <w:tc>
          <w:tcPr>
            <w:tcW w:w="892" w:type="pct"/>
          </w:tcPr>
          <w:p w14:paraId="5E512FA7" w14:textId="77777777" w:rsidR="00996D1B" w:rsidRDefault="00996D1B" w:rsidP="00392598"/>
        </w:tc>
        <w:tc>
          <w:tcPr>
            <w:tcW w:w="470" w:type="pct"/>
          </w:tcPr>
          <w:p w14:paraId="6B9E0A22" w14:textId="77777777" w:rsidR="00996D1B" w:rsidRDefault="00996D1B" w:rsidP="00392598"/>
        </w:tc>
        <w:tc>
          <w:tcPr>
            <w:tcW w:w="469" w:type="pct"/>
          </w:tcPr>
          <w:p w14:paraId="28F7ACD8" w14:textId="77777777" w:rsidR="00996D1B" w:rsidRDefault="00996D1B" w:rsidP="00392598"/>
        </w:tc>
        <w:tc>
          <w:tcPr>
            <w:tcW w:w="469" w:type="pct"/>
          </w:tcPr>
          <w:p w14:paraId="40AEA2ED" w14:textId="77777777" w:rsidR="00996D1B" w:rsidRDefault="00996D1B" w:rsidP="00392598"/>
        </w:tc>
        <w:tc>
          <w:tcPr>
            <w:tcW w:w="469" w:type="pct"/>
          </w:tcPr>
          <w:p w14:paraId="06AD2A61" w14:textId="77777777" w:rsidR="00996D1B" w:rsidRDefault="00996D1B" w:rsidP="00392598"/>
        </w:tc>
        <w:tc>
          <w:tcPr>
            <w:tcW w:w="470" w:type="pct"/>
          </w:tcPr>
          <w:p w14:paraId="3C3F7B45" w14:textId="77777777" w:rsidR="00996D1B" w:rsidRDefault="00996D1B" w:rsidP="00392598"/>
        </w:tc>
        <w:tc>
          <w:tcPr>
            <w:tcW w:w="466" w:type="pct"/>
          </w:tcPr>
          <w:p w14:paraId="6A68CA19" w14:textId="77777777" w:rsidR="00996D1B" w:rsidRDefault="00996D1B" w:rsidP="00392598"/>
        </w:tc>
      </w:tr>
    </w:tbl>
    <w:p w14:paraId="0B8843DA" w14:textId="77777777" w:rsidR="00996D1B" w:rsidRDefault="00996D1B" w:rsidP="00996D1B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996D1B" w14:paraId="30539103" w14:textId="77777777" w:rsidTr="00392598">
        <w:tc>
          <w:tcPr>
            <w:tcW w:w="5000" w:type="pct"/>
            <w:gridSpan w:val="8"/>
          </w:tcPr>
          <w:p w14:paraId="059FB021" w14:textId="77777777" w:rsidR="00996D1B" w:rsidRDefault="00996D1B" w:rsidP="00392598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14:paraId="5A34A2BA" w14:textId="77777777" w:rsidR="00996D1B" w:rsidRDefault="00996D1B" w:rsidP="00392598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996D1B" w14:paraId="2AB6B88F" w14:textId="77777777" w:rsidTr="00392598">
        <w:tc>
          <w:tcPr>
            <w:tcW w:w="1295" w:type="pct"/>
            <w:vMerge w:val="restart"/>
            <w:shd w:val="clear" w:color="auto" w:fill="D9D9D9" w:themeFill="background1" w:themeFillShade="D9"/>
          </w:tcPr>
          <w:p w14:paraId="10EEF8F5" w14:textId="77777777" w:rsidR="00996D1B" w:rsidRDefault="00996D1B" w:rsidP="00392598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3AD192D1" w14:textId="77777777" w:rsidR="00996D1B" w:rsidRDefault="00996D1B" w:rsidP="00392598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14:paraId="14FA1E2A" w14:textId="77777777" w:rsidR="00996D1B" w:rsidRDefault="00996D1B" w:rsidP="00392598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14:paraId="5A63FA9C" w14:textId="77777777" w:rsidR="00996D1B" w:rsidRDefault="00996D1B" w:rsidP="00392598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14:paraId="48922C35" w14:textId="77777777" w:rsidR="00996D1B" w:rsidRDefault="00996D1B" w:rsidP="00392598">
            <w:pPr>
              <w:jc w:val="center"/>
            </w:pPr>
            <w:r>
              <w:t>Séance 3</w:t>
            </w:r>
          </w:p>
        </w:tc>
      </w:tr>
      <w:tr w:rsidR="00996D1B" w14:paraId="1B0AD72B" w14:textId="77777777" w:rsidTr="00392598">
        <w:tc>
          <w:tcPr>
            <w:tcW w:w="1295" w:type="pct"/>
            <w:vMerge/>
            <w:shd w:val="clear" w:color="auto" w:fill="D9D9D9" w:themeFill="background1" w:themeFillShade="D9"/>
          </w:tcPr>
          <w:p w14:paraId="3ED30E7B" w14:textId="77777777" w:rsidR="00996D1B" w:rsidRDefault="00996D1B" w:rsidP="00392598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14:paraId="41DF57EE" w14:textId="77777777" w:rsidR="00996D1B" w:rsidRDefault="00996D1B" w:rsidP="00392598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303D17BC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32C44BB5" w14:textId="77777777" w:rsidR="00996D1B" w:rsidRDefault="00996D1B" w:rsidP="00392598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2F993260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232E5BA0" w14:textId="77777777" w:rsidR="00996D1B" w:rsidRDefault="00996D1B" w:rsidP="00392598">
            <w:pPr>
              <w:jc w:val="center"/>
            </w:pPr>
            <w:proofErr w:type="gramStart"/>
            <w:r>
              <w:t>heure</w:t>
            </w:r>
            <w:proofErr w:type="gramEnd"/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447DDF4B" w14:textId="77777777" w:rsidR="00996D1B" w:rsidRDefault="00996D1B" w:rsidP="00392598">
            <w:pPr>
              <w:jc w:val="center"/>
            </w:pPr>
            <w:proofErr w:type="gramStart"/>
            <w:r>
              <w:t>jour</w:t>
            </w:r>
            <w:proofErr w:type="gramEnd"/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2BEC15BE" w14:textId="77777777" w:rsidR="00996D1B" w:rsidRDefault="00996D1B" w:rsidP="00392598">
            <w:pPr>
              <w:jc w:val="center"/>
            </w:pPr>
            <w:proofErr w:type="gramStart"/>
            <w:r>
              <w:t>heure</w:t>
            </w:r>
            <w:proofErr w:type="gramEnd"/>
          </w:p>
        </w:tc>
      </w:tr>
      <w:tr w:rsidR="00996D1B" w14:paraId="09576274" w14:textId="77777777" w:rsidTr="00392598">
        <w:tc>
          <w:tcPr>
            <w:tcW w:w="1295" w:type="pct"/>
          </w:tcPr>
          <w:p w14:paraId="09ED487E" w14:textId="2EC6FB48" w:rsidR="00996D1B" w:rsidRDefault="00996D1B" w:rsidP="00392598"/>
        </w:tc>
        <w:tc>
          <w:tcPr>
            <w:tcW w:w="892" w:type="pct"/>
          </w:tcPr>
          <w:p w14:paraId="6F02C244" w14:textId="72B5428C" w:rsidR="00996D1B" w:rsidRDefault="00996D1B" w:rsidP="00392598"/>
        </w:tc>
        <w:tc>
          <w:tcPr>
            <w:tcW w:w="470" w:type="pct"/>
          </w:tcPr>
          <w:p w14:paraId="57E3A942" w14:textId="2FFC076A" w:rsidR="00996D1B" w:rsidRDefault="00996D1B" w:rsidP="00392598"/>
        </w:tc>
        <w:tc>
          <w:tcPr>
            <w:tcW w:w="469" w:type="pct"/>
          </w:tcPr>
          <w:p w14:paraId="53E11ADF" w14:textId="65076C41" w:rsidR="00996D1B" w:rsidRDefault="00996D1B" w:rsidP="00392598"/>
        </w:tc>
        <w:tc>
          <w:tcPr>
            <w:tcW w:w="469" w:type="pct"/>
          </w:tcPr>
          <w:p w14:paraId="7DD0CB4D" w14:textId="3DCC633A" w:rsidR="00996D1B" w:rsidRDefault="00996D1B" w:rsidP="00392598"/>
        </w:tc>
        <w:tc>
          <w:tcPr>
            <w:tcW w:w="469" w:type="pct"/>
          </w:tcPr>
          <w:p w14:paraId="4E145790" w14:textId="719D4BB6" w:rsidR="00996D1B" w:rsidRDefault="00996D1B" w:rsidP="00392598"/>
        </w:tc>
        <w:tc>
          <w:tcPr>
            <w:tcW w:w="470" w:type="pct"/>
          </w:tcPr>
          <w:p w14:paraId="7D6FFC43" w14:textId="77777777" w:rsidR="00996D1B" w:rsidRDefault="00996D1B" w:rsidP="00392598"/>
        </w:tc>
        <w:tc>
          <w:tcPr>
            <w:tcW w:w="466" w:type="pct"/>
          </w:tcPr>
          <w:p w14:paraId="4C2D8515" w14:textId="77777777" w:rsidR="00996D1B" w:rsidRDefault="00996D1B" w:rsidP="00392598"/>
        </w:tc>
      </w:tr>
      <w:tr w:rsidR="00996D1B" w14:paraId="35D45186" w14:textId="77777777" w:rsidTr="00392598">
        <w:tc>
          <w:tcPr>
            <w:tcW w:w="1295" w:type="pct"/>
          </w:tcPr>
          <w:p w14:paraId="7868BE39" w14:textId="77777777" w:rsidR="00996D1B" w:rsidRDefault="00996D1B" w:rsidP="00392598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14:paraId="655698DA" w14:textId="77777777" w:rsidR="00996D1B" w:rsidRDefault="00996D1B" w:rsidP="0039259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14:paraId="4632BEAF" w14:textId="77777777" w:rsidR="00996D1B" w:rsidRDefault="00996D1B" w:rsidP="00392598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14:paraId="23CA1119" w14:textId="77777777" w:rsidR="00996D1B" w:rsidRDefault="00996D1B" w:rsidP="00392598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14:paraId="19FEB78A" w14:textId="77777777" w:rsidR="00996D1B" w:rsidRDefault="00996D1B" w:rsidP="00392598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14:paraId="5BD3D93C" w14:textId="77777777" w:rsidR="00996D1B" w:rsidRDefault="00996D1B" w:rsidP="00392598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14:paraId="6941C429" w14:textId="77777777" w:rsidR="00996D1B" w:rsidRDefault="00996D1B" w:rsidP="00392598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14:paraId="1B0F5248" w14:textId="77777777" w:rsidR="00996D1B" w:rsidRDefault="00996D1B" w:rsidP="00392598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996D1B" w14:paraId="5E18ED88" w14:textId="77777777" w:rsidTr="00392598">
        <w:tc>
          <w:tcPr>
            <w:tcW w:w="1295" w:type="pct"/>
          </w:tcPr>
          <w:p w14:paraId="2D485274" w14:textId="77777777" w:rsidR="00996D1B" w:rsidRDefault="00996D1B" w:rsidP="00392598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14:paraId="4A8FFEA3" w14:textId="77777777" w:rsidR="00996D1B" w:rsidRDefault="00996D1B" w:rsidP="0039259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14:paraId="11288C88" w14:textId="77777777" w:rsidR="00996D1B" w:rsidRDefault="00996D1B" w:rsidP="00392598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14:paraId="5BA404A9" w14:textId="77777777" w:rsidR="00996D1B" w:rsidRDefault="00996D1B" w:rsidP="00392598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14:paraId="3E53BDA2" w14:textId="77777777" w:rsidR="00996D1B" w:rsidRDefault="00996D1B" w:rsidP="00392598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14:paraId="2D9EBB75" w14:textId="77777777" w:rsidR="00996D1B" w:rsidRDefault="00996D1B" w:rsidP="00392598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14:paraId="3D8A358C" w14:textId="77777777" w:rsidR="00996D1B" w:rsidRDefault="00996D1B" w:rsidP="00392598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14:paraId="7A34FE9E" w14:textId="77777777" w:rsidR="00996D1B" w:rsidRDefault="00996D1B" w:rsidP="00392598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996D1B" w14:paraId="0DB4B2E1" w14:textId="77777777" w:rsidTr="00392598">
        <w:tc>
          <w:tcPr>
            <w:tcW w:w="1295" w:type="pct"/>
          </w:tcPr>
          <w:p w14:paraId="7D5D573D" w14:textId="77777777" w:rsidR="00996D1B" w:rsidRDefault="00996D1B" w:rsidP="00392598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14:paraId="00E8C164" w14:textId="77777777" w:rsidR="00996D1B" w:rsidRDefault="00996D1B" w:rsidP="0039259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14:paraId="7C4FC11D" w14:textId="77777777" w:rsidR="00996D1B" w:rsidRDefault="00996D1B" w:rsidP="00392598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14:paraId="1AB060B0" w14:textId="77777777" w:rsidR="00996D1B" w:rsidRDefault="00996D1B" w:rsidP="00392598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14:paraId="7B79F535" w14:textId="77777777" w:rsidR="00996D1B" w:rsidRDefault="00996D1B" w:rsidP="00392598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14:paraId="10C0F814" w14:textId="77777777" w:rsidR="00996D1B" w:rsidRDefault="00996D1B" w:rsidP="00392598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14:paraId="55F9DAA0" w14:textId="77777777" w:rsidR="00996D1B" w:rsidRDefault="00996D1B" w:rsidP="00392598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14:paraId="6D451147" w14:textId="77777777" w:rsidR="00996D1B" w:rsidRDefault="00996D1B" w:rsidP="00392598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996D1B" w14:paraId="05EA97E0" w14:textId="77777777" w:rsidTr="00392598">
        <w:tc>
          <w:tcPr>
            <w:tcW w:w="1295" w:type="pct"/>
          </w:tcPr>
          <w:p w14:paraId="683F0C5F" w14:textId="77777777" w:rsidR="00996D1B" w:rsidRDefault="00996D1B" w:rsidP="00392598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14:paraId="55CA7FE9" w14:textId="77777777" w:rsidR="00996D1B" w:rsidRDefault="00996D1B" w:rsidP="0039259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14:paraId="549A00F5" w14:textId="77777777" w:rsidR="00996D1B" w:rsidRDefault="00996D1B" w:rsidP="00392598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14:paraId="3323A5C0" w14:textId="77777777" w:rsidR="00996D1B" w:rsidRDefault="00996D1B" w:rsidP="00392598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14:paraId="799A7C0E" w14:textId="77777777" w:rsidR="00996D1B" w:rsidRDefault="00996D1B" w:rsidP="00392598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14:paraId="369625F7" w14:textId="77777777" w:rsidR="00996D1B" w:rsidRDefault="00996D1B" w:rsidP="00392598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14:paraId="393B3864" w14:textId="77777777" w:rsidR="00996D1B" w:rsidRDefault="00996D1B" w:rsidP="00392598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14:paraId="2FEF2EFE" w14:textId="77777777" w:rsidR="00996D1B" w:rsidRDefault="00996D1B" w:rsidP="00392598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996D1B" w14:paraId="644CDE8A" w14:textId="77777777" w:rsidTr="00392598">
        <w:tc>
          <w:tcPr>
            <w:tcW w:w="1295" w:type="pct"/>
          </w:tcPr>
          <w:p w14:paraId="13D11870" w14:textId="77777777" w:rsidR="00996D1B" w:rsidRDefault="00996D1B" w:rsidP="00392598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14:paraId="57A32CAB" w14:textId="77777777" w:rsidR="00996D1B" w:rsidRDefault="00996D1B" w:rsidP="0039259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14:paraId="29F58DDD" w14:textId="77777777" w:rsidR="00996D1B" w:rsidRDefault="00996D1B" w:rsidP="00392598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14:paraId="4C5026C9" w14:textId="77777777" w:rsidR="00996D1B" w:rsidRDefault="00996D1B" w:rsidP="00392598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14:paraId="39ECBC25" w14:textId="77777777" w:rsidR="00996D1B" w:rsidRDefault="00996D1B" w:rsidP="00392598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14:paraId="49FAAA16" w14:textId="77777777" w:rsidR="00996D1B" w:rsidRDefault="00996D1B" w:rsidP="00392598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14:paraId="305BF53F" w14:textId="77777777" w:rsidR="00996D1B" w:rsidRDefault="00996D1B" w:rsidP="00392598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14:paraId="52DC30E7" w14:textId="77777777" w:rsidR="00996D1B" w:rsidRDefault="00996D1B" w:rsidP="00392598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37147">
              <w:fldChar w:fldCharType="end"/>
            </w:r>
          </w:p>
        </w:tc>
      </w:tr>
    </w:tbl>
    <w:p w14:paraId="74023F0D" w14:textId="77777777" w:rsidR="00996D1B" w:rsidRDefault="00996D1B" w:rsidP="00996D1B"/>
    <w:p w14:paraId="1539DDA5" w14:textId="77777777" w:rsidR="00996D1B" w:rsidRDefault="00996D1B" w:rsidP="00996D1B"/>
    <w:p w14:paraId="67F8C999" w14:textId="77777777" w:rsidR="00996D1B" w:rsidRDefault="00996D1B" w:rsidP="00996D1B"/>
    <w:p w14:paraId="4E5AD76F" w14:textId="77777777" w:rsidR="00996D1B" w:rsidRDefault="00996D1B" w:rsidP="00996D1B"/>
    <w:p w14:paraId="0E07A9E6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996D1B" w14:paraId="3F7DA784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570D9799" w14:textId="77777777" w:rsidR="00996D1B" w:rsidRPr="009B73C9" w:rsidRDefault="00996D1B" w:rsidP="003925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DESCRIPTIF DU COURS</w:t>
            </w:r>
          </w:p>
        </w:tc>
      </w:tr>
      <w:tr w:rsidR="00996D1B" w14:paraId="09CF1580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5290521C" w14:textId="77777777" w:rsidR="00996D1B" w:rsidRDefault="00996D1B" w:rsidP="00392598">
            <w:r>
              <w:t>Objectif</w:t>
            </w:r>
          </w:p>
        </w:tc>
        <w:tc>
          <w:tcPr>
            <w:tcW w:w="6400" w:type="dxa"/>
          </w:tcPr>
          <w:p w14:paraId="05AAF03D" w14:textId="019D93FB" w:rsidR="00996D1B" w:rsidRDefault="00996D1B" w:rsidP="00392598">
            <w:r>
              <w:rPr>
                <w:rStyle w:val="rynqvb"/>
              </w:rPr>
              <w:t>Connaitre les</w:t>
            </w:r>
            <w:r>
              <w:rPr>
                <w:rStyle w:val="rynqvb"/>
              </w:rPr>
              <w:t xml:space="preserve"> différents types de </w:t>
            </w:r>
            <w:r>
              <w:rPr>
                <w:rStyle w:val="rynqvb"/>
              </w:rPr>
              <w:t>lutte</w:t>
            </w:r>
            <w:r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antivectorielle</w:t>
            </w:r>
            <w:r>
              <w:rPr>
                <w:rStyle w:val="rynqvb"/>
              </w:rPr>
              <w:t>, qui sont importants pour la santé publique afin de prévenir</w:t>
            </w:r>
            <w:r>
              <w:rPr>
                <w:rStyle w:val="rynqvb"/>
              </w:rPr>
              <w:t xml:space="preserve"> et se protéger contre les maladies dangereuses telles que la malaria.</w:t>
            </w:r>
          </w:p>
        </w:tc>
      </w:tr>
      <w:tr w:rsidR="00996D1B" w14:paraId="16AEAF4C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687891F6" w14:textId="77777777" w:rsidR="00996D1B" w:rsidRDefault="00996D1B" w:rsidP="00392598">
            <w:r>
              <w:t>Type Unité Enseignement</w:t>
            </w:r>
          </w:p>
        </w:tc>
        <w:tc>
          <w:tcPr>
            <w:tcW w:w="6400" w:type="dxa"/>
          </w:tcPr>
          <w:p w14:paraId="748468A0" w14:textId="77777777" w:rsidR="00996D1B" w:rsidRDefault="00996D1B" w:rsidP="00392598">
            <w:r>
              <w:t>Fondamentale</w:t>
            </w:r>
          </w:p>
        </w:tc>
      </w:tr>
      <w:tr w:rsidR="00996D1B" w14:paraId="13337DA2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4687C31C" w14:textId="77777777" w:rsidR="00996D1B" w:rsidRDefault="00996D1B" w:rsidP="00392598">
            <w:r>
              <w:t>Contenu succinct</w:t>
            </w:r>
          </w:p>
        </w:tc>
        <w:tc>
          <w:tcPr>
            <w:tcW w:w="6400" w:type="dxa"/>
          </w:tcPr>
          <w:p w14:paraId="6154F478" w14:textId="7BD461E0" w:rsidR="00996D1B" w:rsidRPr="00D927AF" w:rsidRDefault="00497C2C" w:rsidP="00392598">
            <w:r>
              <w:rPr>
                <w:rStyle w:val="rynqvb"/>
              </w:rPr>
              <w:t xml:space="preserve">La lutte antivectorielle regroupe </w:t>
            </w:r>
            <w:r w:rsidR="00A02C13">
              <w:rPr>
                <w:rStyle w:val="rynqvb"/>
              </w:rPr>
              <w:t>les</w:t>
            </w:r>
            <w:r w:rsidR="00A02C13" w:rsidRPr="00D927AF">
              <w:rPr>
                <w:rStyle w:val="rynqvb"/>
              </w:rPr>
              <w:t xml:space="preserve"> différents types important</w:t>
            </w:r>
            <w:r w:rsidR="00A02C13">
              <w:rPr>
                <w:rStyle w:val="rynqvb"/>
              </w:rPr>
              <w:t>s</w:t>
            </w:r>
            <w:r w:rsidR="00455DFD">
              <w:rPr>
                <w:rStyle w:val="rynqvb"/>
              </w:rPr>
              <w:t xml:space="preserve"> </w:t>
            </w:r>
            <w:r w:rsidR="00455DFD" w:rsidRPr="00D927AF">
              <w:rPr>
                <w:rStyle w:val="rynqvb"/>
              </w:rPr>
              <w:t xml:space="preserve">de </w:t>
            </w:r>
            <w:r w:rsidR="00455DFD">
              <w:rPr>
                <w:rStyle w:val="rynqvb"/>
              </w:rPr>
              <w:t>lutte</w:t>
            </w:r>
            <w:r w:rsidR="00455DFD">
              <w:rPr>
                <w:rStyle w:val="rynqvb"/>
              </w:rPr>
              <w:t xml:space="preserve"> comme la lutte chimique, biologique, physiologique et intégrée sans oublier la prophylaxie et la prévention </w:t>
            </w:r>
            <w:r w:rsidR="00B66165">
              <w:rPr>
                <w:rStyle w:val="rynqvb"/>
              </w:rPr>
              <w:t>visant à prévenir et contrôler la transmission</w:t>
            </w:r>
            <w:r w:rsidR="00455DFD">
              <w:rPr>
                <w:rStyle w:val="rynqvb"/>
              </w:rPr>
              <w:t xml:space="preserve"> </w:t>
            </w:r>
            <w:r w:rsidR="00B66165">
              <w:rPr>
                <w:rStyle w:val="rynqvb"/>
              </w:rPr>
              <w:t xml:space="preserve">des </w:t>
            </w:r>
            <w:r w:rsidR="00455DFD">
              <w:rPr>
                <w:rStyle w:val="rynqvb"/>
              </w:rPr>
              <w:t>maladie</w:t>
            </w:r>
            <w:r w:rsidR="00B66165">
              <w:rPr>
                <w:rStyle w:val="rynqvb"/>
              </w:rPr>
              <w:t>s</w:t>
            </w:r>
            <w:r w:rsidR="00455DFD">
              <w:rPr>
                <w:rStyle w:val="rynqvb"/>
              </w:rPr>
              <w:t xml:space="preserve"> vectorielle</w:t>
            </w:r>
            <w:r w:rsidR="00B66165">
              <w:rPr>
                <w:rStyle w:val="rynqvb"/>
              </w:rPr>
              <w:t>s.</w:t>
            </w:r>
          </w:p>
        </w:tc>
      </w:tr>
      <w:tr w:rsidR="00996D1B" w14:paraId="703BDE1F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396761C1" w14:textId="77777777" w:rsidR="00996D1B" w:rsidRDefault="00996D1B" w:rsidP="00392598">
            <w:r>
              <w:t>Crédits de la matière</w:t>
            </w:r>
          </w:p>
        </w:tc>
        <w:tc>
          <w:tcPr>
            <w:tcW w:w="6400" w:type="dxa"/>
          </w:tcPr>
          <w:p w14:paraId="4E1E01E7" w14:textId="70FBC891" w:rsidR="00996D1B" w:rsidRDefault="00455DFD" w:rsidP="00392598">
            <w:r>
              <w:t>6</w:t>
            </w:r>
          </w:p>
        </w:tc>
      </w:tr>
      <w:tr w:rsidR="00996D1B" w14:paraId="55BBFC9B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43C537FC" w14:textId="77777777" w:rsidR="00996D1B" w:rsidRDefault="00996D1B" w:rsidP="00392598">
            <w:r>
              <w:t>Coefficient de la matière</w:t>
            </w:r>
          </w:p>
        </w:tc>
        <w:tc>
          <w:tcPr>
            <w:tcW w:w="6400" w:type="dxa"/>
          </w:tcPr>
          <w:p w14:paraId="0001879B" w14:textId="77777777" w:rsidR="00996D1B" w:rsidRDefault="00996D1B" w:rsidP="00392598">
            <w:r>
              <w:t>3</w:t>
            </w:r>
          </w:p>
        </w:tc>
      </w:tr>
      <w:tr w:rsidR="00996D1B" w14:paraId="0128E1F2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27D6A219" w14:textId="77777777" w:rsidR="00996D1B" w:rsidRDefault="00996D1B" w:rsidP="00392598">
            <w:r>
              <w:t>Pondération Participation</w:t>
            </w:r>
          </w:p>
        </w:tc>
        <w:tc>
          <w:tcPr>
            <w:tcW w:w="6400" w:type="dxa"/>
          </w:tcPr>
          <w:p w14:paraId="70156DF9" w14:textId="77777777" w:rsidR="00996D1B" w:rsidRDefault="00996D1B" w:rsidP="00392598">
            <w:r>
              <w:rPr>
                <w:rStyle w:val="rynqvb"/>
              </w:rPr>
              <w:t>La participation globale reste faible malgré les encouragements des étudiants, ne représentant que 20 %.</w:t>
            </w:r>
          </w:p>
        </w:tc>
      </w:tr>
      <w:tr w:rsidR="00996D1B" w14:paraId="011C9A86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1870B764" w14:textId="77777777" w:rsidR="00996D1B" w:rsidRDefault="00996D1B" w:rsidP="00392598">
            <w:r>
              <w:t>Pondération Assiduité</w:t>
            </w:r>
          </w:p>
        </w:tc>
        <w:tc>
          <w:tcPr>
            <w:tcW w:w="6400" w:type="dxa"/>
          </w:tcPr>
          <w:p w14:paraId="37382CD4" w14:textId="6AE0702D" w:rsidR="00996D1B" w:rsidRDefault="00996D1B" w:rsidP="00392598">
            <w:r>
              <w:rPr>
                <w:rStyle w:val="rynqvb"/>
              </w:rPr>
              <w:t xml:space="preserve">Le taux de présence global reste faible malgré les incitations faites aux étudiants à participer, et représentant </w:t>
            </w:r>
            <w:r w:rsidR="00455DFD">
              <w:rPr>
                <w:rStyle w:val="rynqvb"/>
              </w:rPr>
              <w:t>3</w:t>
            </w:r>
            <w:r>
              <w:rPr>
                <w:rStyle w:val="rynqvb"/>
              </w:rPr>
              <w:t>0 %.</w:t>
            </w:r>
          </w:p>
        </w:tc>
      </w:tr>
      <w:tr w:rsidR="00996D1B" w14:paraId="03843161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4160A5DA" w14:textId="77777777" w:rsidR="00996D1B" w:rsidRDefault="00996D1B" w:rsidP="00392598">
            <w:r>
              <w:t>Calcul Moyenne C.C</w:t>
            </w:r>
          </w:p>
        </w:tc>
        <w:tc>
          <w:tcPr>
            <w:tcW w:w="6400" w:type="dxa"/>
          </w:tcPr>
          <w:p w14:paraId="33C76541" w14:textId="77777777" w:rsidR="00996D1B" w:rsidRDefault="00996D1B" w:rsidP="00392598">
            <w:r>
              <w:t>5/5/10</w:t>
            </w:r>
          </w:p>
        </w:tc>
      </w:tr>
      <w:tr w:rsidR="00996D1B" w14:paraId="7028C76A" w14:textId="77777777" w:rsidTr="00392598">
        <w:tc>
          <w:tcPr>
            <w:tcW w:w="2660" w:type="dxa"/>
            <w:shd w:val="clear" w:color="auto" w:fill="F2F2F2" w:themeFill="background1" w:themeFillShade="F2"/>
          </w:tcPr>
          <w:p w14:paraId="016703A6" w14:textId="77777777" w:rsidR="00996D1B" w:rsidRDefault="00996D1B" w:rsidP="00392598">
            <w:r>
              <w:t>Compétences visées</w:t>
            </w:r>
          </w:p>
        </w:tc>
        <w:tc>
          <w:tcPr>
            <w:tcW w:w="6400" w:type="dxa"/>
          </w:tcPr>
          <w:p w14:paraId="6803ADA0" w14:textId="52BC8227" w:rsidR="00996D1B" w:rsidRDefault="00996D1B" w:rsidP="00392598">
            <w:r>
              <w:rPr>
                <w:rStyle w:val="rynqvb"/>
              </w:rPr>
              <w:t>La facilité de</w:t>
            </w:r>
            <w:r w:rsidR="00455DFD">
              <w:rPr>
                <w:rStyle w:val="rynqvb"/>
              </w:rPr>
              <w:t xml:space="preserve"> se protéger des</w:t>
            </w:r>
            <w:r>
              <w:rPr>
                <w:rStyle w:val="rynqvb"/>
              </w:rPr>
              <w:t xml:space="preserve"> maladies</w:t>
            </w:r>
            <w:r w:rsidR="002C6F1F">
              <w:rPr>
                <w:rStyle w:val="rynqvb"/>
              </w:rPr>
              <w:t xml:space="preserve"> vectorielles</w:t>
            </w:r>
            <w:r>
              <w:rPr>
                <w:rStyle w:val="rynqvb"/>
              </w:rPr>
              <w:t xml:space="preserve"> afin de les éviter ou d'informer les autorités compétentes de leur présence afin de prévoir les épidémies et les combattre</w:t>
            </w:r>
            <w:r w:rsidR="00455DFD">
              <w:rPr>
                <w:rStyle w:val="rynqvb"/>
              </w:rPr>
              <w:t xml:space="preserve"> par des méthodes </w:t>
            </w:r>
            <w:r w:rsidR="00B66165">
              <w:rPr>
                <w:rStyle w:val="rynqvb"/>
              </w:rPr>
              <w:t>appropriées.</w:t>
            </w:r>
          </w:p>
        </w:tc>
      </w:tr>
    </w:tbl>
    <w:p w14:paraId="67770F36" w14:textId="77777777" w:rsidR="00996D1B" w:rsidRDefault="00996D1B" w:rsidP="00996D1B"/>
    <w:p w14:paraId="5D8F856C" w14:textId="77777777" w:rsidR="00996D1B" w:rsidRDefault="00996D1B" w:rsidP="00996D1B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996D1B" w14:paraId="6DE5CDA0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65FE7545" w14:textId="77777777" w:rsidR="00996D1B" w:rsidRPr="009B73C9" w:rsidRDefault="00996D1B" w:rsidP="003925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CONNAISSANCES</w:t>
            </w:r>
          </w:p>
        </w:tc>
      </w:tr>
      <w:tr w:rsidR="00996D1B" w14:paraId="59628F93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240E731B" w14:textId="77777777" w:rsidR="00996D1B" w:rsidRPr="007F3496" w:rsidRDefault="00996D1B" w:rsidP="00392598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>
              <w:rPr>
                <w:b/>
                <w:bCs/>
              </w:rPr>
              <w:t>CONTROLE DE CONNAISSANCES</w:t>
            </w:r>
          </w:p>
        </w:tc>
      </w:tr>
      <w:tr w:rsidR="00996D1B" w14:paraId="747292C0" w14:textId="77777777" w:rsidTr="00392598">
        <w:tc>
          <w:tcPr>
            <w:tcW w:w="977" w:type="dxa"/>
            <w:vAlign w:val="center"/>
          </w:tcPr>
          <w:p w14:paraId="352AE028" w14:textId="77777777" w:rsidR="00996D1B" w:rsidRDefault="00996D1B" w:rsidP="00392598">
            <w:pPr>
              <w:jc w:val="center"/>
            </w:pPr>
            <w:r>
              <w:lastRenderedPageBreak/>
              <w:t>Jour</w:t>
            </w:r>
          </w:p>
        </w:tc>
        <w:tc>
          <w:tcPr>
            <w:tcW w:w="988" w:type="dxa"/>
            <w:vAlign w:val="center"/>
          </w:tcPr>
          <w:p w14:paraId="48E62BA2" w14:textId="77777777" w:rsidR="00996D1B" w:rsidRDefault="00996D1B" w:rsidP="0039259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14:paraId="4124BC2B" w14:textId="77777777" w:rsidR="00996D1B" w:rsidRDefault="00996D1B" w:rsidP="0039259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14:paraId="3953A10D" w14:textId="77777777" w:rsidR="00996D1B" w:rsidRDefault="00996D1B" w:rsidP="00392598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14:paraId="58564AFC" w14:textId="77777777" w:rsidR="00996D1B" w:rsidRDefault="00996D1B" w:rsidP="00392598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14:paraId="01878888" w14:textId="77777777" w:rsidR="00996D1B" w:rsidRDefault="00996D1B" w:rsidP="0039259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14:paraId="478D7ADC" w14:textId="77777777" w:rsidR="00996D1B" w:rsidRDefault="00996D1B" w:rsidP="00392598">
            <w:pPr>
              <w:jc w:val="center"/>
            </w:pPr>
            <w:r>
              <w:t>Echange après évaluation</w:t>
            </w:r>
          </w:p>
          <w:p w14:paraId="19AF1F45" w14:textId="77777777" w:rsidR="00996D1B" w:rsidRDefault="00996D1B" w:rsidP="00392598">
            <w:pPr>
              <w:jc w:val="center"/>
            </w:pPr>
            <w:r>
              <w:t>(</w:t>
            </w:r>
            <w:proofErr w:type="gramStart"/>
            <w:r>
              <w:t>date</w:t>
            </w:r>
            <w:proofErr w:type="gramEnd"/>
            <w:r>
              <w:t xml:space="preserve"> Consult. </w:t>
            </w:r>
            <w:proofErr w:type="gramStart"/>
            <w:r>
              <w:t>copie</w:t>
            </w:r>
            <w:proofErr w:type="gramEnd"/>
            <w:r>
              <w:t>)</w:t>
            </w:r>
          </w:p>
        </w:tc>
        <w:tc>
          <w:tcPr>
            <w:tcW w:w="1158" w:type="dxa"/>
            <w:vAlign w:val="center"/>
          </w:tcPr>
          <w:p w14:paraId="6E4F54BC" w14:textId="77777777" w:rsidR="00996D1B" w:rsidRDefault="00996D1B" w:rsidP="00392598">
            <w:pPr>
              <w:jc w:val="center"/>
            </w:pPr>
            <w:r>
              <w:t>Critères évaluation (2)</w:t>
            </w:r>
          </w:p>
        </w:tc>
      </w:tr>
      <w:tr w:rsidR="00996D1B" w14:paraId="4EDCB989" w14:textId="77777777" w:rsidTr="00392598">
        <w:trPr>
          <w:trHeight w:val="1020"/>
        </w:trPr>
        <w:tc>
          <w:tcPr>
            <w:tcW w:w="977" w:type="dxa"/>
          </w:tcPr>
          <w:p w14:paraId="6A74C3A9" w14:textId="5B2D660E" w:rsidR="00996D1B" w:rsidRDefault="00996D1B" w:rsidP="00392598">
            <w:pPr>
              <w:jc w:val="center"/>
            </w:pPr>
            <w:r>
              <w:t xml:space="preserve">Séance de T. </w:t>
            </w:r>
            <w:r w:rsidR="002C6F1F">
              <w:t>D</w:t>
            </w:r>
          </w:p>
        </w:tc>
        <w:tc>
          <w:tcPr>
            <w:tcW w:w="988" w:type="dxa"/>
          </w:tcPr>
          <w:p w14:paraId="1C832A99" w14:textId="280F4B9C" w:rsidR="00996D1B" w:rsidRDefault="00996D1B" w:rsidP="00392598">
            <w:pPr>
              <w:jc w:val="center"/>
            </w:pPr>
            <w:proofErr w:type="gramStart"/>
            <w:r>
              <w:t>T</w:t>
            </w:r>
            <w:r w:rsidR="002C6F1F">
              <w:t>.D</w:t>
            </w:r>
            <w:proofErr w:type="gramEnd"/>
          </w:p>
        </w:tc>
        <w:tc>
          <w:tcPr>
            <w:tcW w:w="847" w:type="dxa"/>
          </w:tcPr>
          <w:p w14:paraId="6F060140" w14:textId="77777777" w:rsidR="00996D1B" w:rsidRDefault="00996D1B" w:rsidP="00392598">
            <w:pPr>
              <w:jc w:val="center"/>
            </w:pPr>
            <w:r>
              <w:t>15mn/groupe</w:t>
            </w:r>
          </w:p>
        </w:tc>
        <w:tc>
          <w:tcPr>
            <w:tcW w:w="1120" w:type="dxa"/>
          </w:tcPr>
          <w:p w14:paraId="546AF400" w14:textId="77777777" w:rsidR="00996D1B" w:rsidRDefault="00996D1B" w:rsidP="00392598">
            <w:pPr>
              <w:jc w:val="center"/>
            </w:pPr>
            <w:r>
              <w:t>Exposé en groupe</w:t>
            </w:r>
          </w:p>
          <w:p w14:paraId="261F98AA" w14:textId="77777777" w:rsidR="00996D1B" w:rsidRDefault="00996D1B" w:rsidP="00392598">
            <w:pPr>
              <w:jc w:val="center"/>
            </w:pPr>
          </w:p>
          <w:p w14:paraId="2530847B" w14:textId="77777777" w:rsidR="00996D1B" w:rsidRDefault="00996D1B" w:rsidP="00392598">
            <w:pPr>
              <w:jc w:val="center"/>
            </w:pPr>
          </w:p>
        </w:tc>
        <w:tc>
          <w:tcPr>
            <w:tcW w:w="883" w:type="dxa"/>
          </w:tcPr>
          <w:p w14:paraId="51572A8A" w14:textId="77777777" w:rsidR="00996D1B" w:rsidRDefault="00996D1B" w:rsidP="00392598">
            <w:pPr>
              <w:jc w:val="center"/>
            </w:pPr>
            <w:r>
              <w:t>Oui</w:t>
            </w:r>
          </w:p>
        </w:tc>
        <w:tc>
          <w:tcPr>
            <w:tcW w:w="1559" w:type="dxa"/>
          </w:tcPr>
          <w:p w14:paraId="1807D164" w14:textId="77777777" w:rsidR="00996D1B" w:rsidRDefault="00996D1B" w:rsidP="00392598">
            <w:pPr>
              <w:jc w:val="center"/>
            </w:pPr>
            <w:r>
              <w:t>5/15</w:t>
            </w:r>
          </w:p>
        </w:tc>
        <w:tc>
          <w:tcPr>
            <w:tcW w:w="1528" w:type="dxa"/>
          </w:tcPr>
          <w:p w14:paraId="7EF8BA52" w14:textId="77777777" w:rsidR="00996D1B" w:rsidRDefault="00996D1B" w:rsidP="00392598">
            <w:r>
              <w:t>Chaque semaine</w:t>
            </w:r>
          </w:p>
        </w:tc>
        <w:tc>
          <w:tcPr>
            <w:tcW w:w="1158" w:type="dxa"/>
          </w:tcPr>
          <w:p w14:paraId="2710E98E" w14:textId="77777777" w:rsidR="00996D1B" w:rsidRDefault="00996D1B" w:rsidP="00392598">
            <w:pPr>
              <w:jc w:val="center"/>
            </w:pPr>
            <w:r>
              <w:rPr>
                <w:rStyle w:val="rynqvb"/>
              </w:rPr>
              <w:t>Participation et discussion</w:t>
            </w:r>
          </w:p>
        </w:tc>
      </w:tr>
      <w:tr w:rsidR="00996D1B" w14:paraId="54AEAC43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04C6AB84" w14:textId="77777777" w:rsidR="00996D1B" w:rsidRPr="007F3496" w:rsidRDefault="00996D1B" w:rsidP="00392598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>
              <w:rPr>
                <w:b/>
                <w:bCs/>
              </w:rPr>
              <w:t>CONTROLE DE CONNAISSANCES</w:t>
            </w:r>
          </w:p>
        </w:tc>
      </w:tr>
      <w:tr w:rsidR="00996D1B" w14:paraId="54275279" w14:textId="77777777" w:rsidTr="00392598">
        <w:tc>
          <w:tcPr>
            <w:tcW w:w="977" w:type="dxa"/>
            <w:vAlign w:val="center"/>
          </w:tcPr>
          <w:p w14:paraId="4C1360DA" w14:textId="77777777" w:rsidR="00996D1B" w:rsidRDefault="00996D1B" w:rsidP="00392598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14:paraId="1E777539" w14:textId="77777777" w:rsidR="00996D1B" w:rsidRDefault="00996D1B" w:rsidP="0039259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14:paraId="67D8C001" w14:textId="77777777" w:rsidR="00996D1B" w:rsidRDefault="00996D1B" w:rsidP="0039259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14:paraId="014ADE54" w14:textId="77777777" w:rsidR="00996D1B" w:rsidRDefault="00996D1B" w:rsidP="00392598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14:paraId="303FE893" w14:textId="77777777" w:rsidR="00996D1B" w:rsidRDefault="00996D1B" w:rsidP="00392598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14:paraId="1ECA21C1" w14:textId="77777777" w:rsidR="00996D1B" w:rsidRDefault="00996D1B" w:rsidP="0039259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14:paraId="4B7D99A1" w14:textId="77777777" w:rsidR="00996D1B" w:rsidRDefault="00996D1B" w:rsidP="00392598">
            <w:pPr>
              <w:jc w:val="center"/>
            </w:pPr>
            <w:r>
              <w:t>Echange après évaluation</w:t>
            </w:r>
          </w:p>
          <w:p w14:paraId="2C7B93A3" w14:textId="77777777" w:rsidR="00996D1B" w:rsidRDefault="00996D1B" w:rsidP="00392598">
            <w:pPr>
              <w:jc w:val="center"/>
            </w:pPr>
            <w:r>
              <w:t>(</w:t>
            </w:r>
            <w:proofErr w:type="gramStart"/>
            <w:r>
              <w:t>date</w:t>
            </w:r>
            <w:proofErr w:type="gramEnd"/>
            <w:r>
              <w:t xml:space="preserve"> consultation copies)</w:t>
            </w:r>
          </w:p>
        </w:tc>
        <w:tc>
          <w:tcPr>
            <w:tcW w:w="1158" w:type="dxa"/>
            <w:vAlign w:val="center"/>
          </w:tcPr>
          <w:p w14:paraId="1BDBA3CB" w14:textId="77777777" w:rsidR="00996D1B" w:rsidRDefault="00996D1B" w:rsidP="00392598">
            <w:pPr>
              <w:jc w:val="center"/>
            </w:pPr>
            <w:r>
              <w:t>Critères évaluation (2)</w:t>
            </w:r>
          </w:p>
        </w:tc>
      </w:tr>
      <w:tr w:rsidR="00996D1B" w14:paraId="13CEFC9F" w14:textId="77777777" w:rsidTr="00392598">
        <w:tc>
          <w:tcPr>
            <w:tcW w:w="977" w:type="dxa"/>
          </w:tcPr>
          <w:p w14:paraId="0393E0D9" w14:textId="0DBC8C94" w:rsidR="00996D1B" w:rsidRDefault="00996D1B" w:rsidP="00392598">
            <w:pPr>
              <w:jc w:val="center"/>
            </w:pPr>
            <w:r>
              <w:t xml:space="preserve">Séance de </w:t>
            </w:r>
            <w:proofErr w:type="gramStart"/>
            <w:r>
              <w:t>T.</w:t>
            </w:r>
            <w:r w:rsidR="00497C2C">
              <w:t>D</w:t>
            </w:r>
            <w:proofErr w:type="gramEnd"/>
          </w:p>
        </w:tc>
        <w:tc>
          <w:tcPr>
            <w:tcW w:w="988" w:type="dxa"/>
          </w:tcPr>
          <w:p w14:paraId="5B25A618" w14:textId="10E32C56" w:rsidR="00996D1B" w:rsidRDefault="00996D1B" w:rsidP="00392598">
            <w:pPr>
              <w:jc w:val="center"/>
            </w:pPr>
            <w:r>
              <w:t xml:space="preserve">Séance de </w:t>
            </w:r>
            <w:proofErr w:type="gramStart"/>
            <w:r>
              <w:t>T.</w:t>
            </w:r>
            <w:r w:rsidR="00497C2C">
              <w:t>D</w:t>
            </w:r>
            <w:proofErr w:type="gramEnd"/>
          </w:p>
        </w:tc>
        <w:tc>
          <w:tcPr>
            <w:tcW w:w="847" w:type="dxa"/>
          </w:tcPr>
          <w:p w14:paraId="4E61C893" w14:textId="2F2F2758" w:rsidR="00996D1B" w:rsidRDefault="00497C2C" w:rsidP="00392598">
            <w:pPr>
              <w:jc w:val="center"/>
            </w:pPr>
            <w:r>
              <w:t>15</w:t>
            </w:r>
            <w:r w:rsidR="00996D1B">
              <w:t>mn</w:t>
            </w:r>
          </w:p>
        </w:tc>
        <w:tc>
          <w:tcPr>
            <w:tcW w:w="1120" w:type="dxa"/>
          </w:tcPr>
          <w:p w14:paraId="185891C9" w14:textId="759348F2" w:rsidR="00996D1B" w:rsidRDefault="00497C2C" w:rsidP="00392598">
            <w:pPr>
              <w:jc w:val="center"/>
            </w:pPr>
            <w:r>
              <w:t>EC</w:t>
            </w:r>
          </w:p>
        </w:tc>
        <w:tc>
          <w:tcPr>
            <w:tcW w:w="883" w:type="dxa"/>
          </w:tcPr>
          <w:p w14:paraId="18DD9274" w14:textId="77777777" w:rsidR="00996D1B" w:rsidRDefault="00996D1B" w:rsidP="00392598">
            <w:pPr>
              <w:jc w:val="center"/>
            </w:pPr>
            <w:r>
              <w:t>Oui</w:t>
            </w:r>
          </w:p>
        </w:tc>
        <w:tc>
          <w:tcPr>
            <w:tcW w:w="1559" w:type="dxa"/>
          </w:tcPr>
          <w:p w14:paraId="07483C18" w14:textId="77777777" w:rsidR="00996D1B" w:rsidRDefault="00996D1B" w:rsidP="00392598">
            <w:pPr>
              <w:jc w:val="center"/>
            </w:pPr>
          </w:p>
          <w:p w14:paraId="793610EC" w14:textId="77777777" w:rsidR="00996D1B" w:rsidRDefault="00996D1B" w:rsidP="00392598">
            <w:pPr>
              <w:jc w:val="center"/>
            </w:pPr>
            <w:r>
              <w:t>5/15</w:t>
            </w:r>
          </w:p>
          <w:p w14:paraId="2A343462" w14:textId="77777777" w:rsidR="00996D1B" w:rsidRDefault="00996D1B" w:rsidP="00392598">
            <w:pPr>
              <w:jc w:val="center"/>
            </w:pPr>
          </w:p>
        </w:tc>
        <w:tc>
          <w:tcPr>
            <w:tcW w:w="1528" w:type="dxa"/>
          </w:tcPr>
          <w:p w14:paraId="2FCA56D0" w14:textId="77777777" w:rsidR="00996D1B" w:rsidRDefault="00996D1B" w:rsidP="00392598">
            <w:r>
              <w:t>Durant le semestre</w:t>
            </w:r>
          </w:p>
        </w:tc>
        <w:tc>
          <w:tcPr>
            <w:tcW w:w="1158" w:type="dxa"/>
          </w:tcPr>
          <w:p w14:paraId="007140C9" w14:textId="77777777" w:rsidR="00996D1B" w:rsidRDefault="00996D1B" w:rsidP="00392598">
            <w:pPr>
              <w:jc w:val="center"/>
            </w:pPr>
            <w:r>
              <w:rPr>
                <w:rStyle w:val="rynqvb"/>
              </w:rPr>
              <w:t>Discussion</w:t>
            </w:r>
          </w:p>
        </w:tc>
      </w:tr>
    </w:tbl>
    <w:p w14:paraId="06BE0994" w14:textId="77777777" w:rsidR="00996D1B" w:rsidRDefault="00996D1B" w:rsidP="00996D1B">
      <w:pPr>
        <w:pStyle w:val="Paragraphedeliste"/>
        <w:numPr>
          <w:ilvl w:val="0"/>
          <w:numId w:val="1"/>
        </w:numPr>
      </w:pPr>
      <w:r>
        <w:t>Type : E=écrit, EI=exposé individuel, EC=exposé en classe, EX=expérimentation, QCM</w:t>
      </w:r>
    </w:p>
    <w:p w14:paraId="43821904" w14:textId="77777777" w:rsidR="00996D1B" w:rsidRDefault="00996D1B" w:rsidP="00996D1B">
      <w:pPr>
        <w:pStyle w:val="Paragraphedeliste"/>
        <w:numPr>
          <w:ilvl w:val="0"/>
          <w:numId w:val="1"/>
        </w:numPr>
      </w:pPr>
      <w:r>
        <w:t>Critères évaluation</w:t>
      </w:r>
      <w:proofErr w:type="gramStart"/>
      <w:r>
        <w:t> 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14:paraId="71069105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996D1B" w14:paraId="3C93AF17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23F657D1" w14:textId="77777777" w:rsidR="00996D1B" w:rsidRPr="009B73C9" w:rsidRDefault="00996D1B" w:rsidP="003925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EQUIPEMENTS ET MATERIELS UTILISES</w:t>
            </w:r>
          </w:p>
        </w:tc>
      </w:tr>
      <w:tr w:rsidR="00996D1B" w14:paraId="69B23D5A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08B0C7BF" w14:textId="77777777" w:rsidR="00996D1B" w:rsidRDefault="00996D1B" w:rsidP="00392598">
            <w:r>
              <w:t>Adresses Plateformes</w:t>
            </w:r>
          </w:p>
        </w:tc>
        <w:tc>
          <w:tcPr>
            <w:tcW w:w="6938" w:type="dxa"/>
          </w:tcPr>
          <w:p w14:paraId="00EB9B52" w14:textId="77777777" w:rsidR="00996D1B" w:rsidRDefault="00996D1B" w:rsidP="00392598"/>
        </w:tc>
      </w:tr>
      <w:tr w:rsidR="00996D1B" w14:paraId="2FAF4CDE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75E8981C" w14:textId="77777777" w:rsidR="00996D1B" w:rsidRDefault="00996D1B" w:rsidP="00392598">
            <w:r>
              <w:t>Noms Applications (Web, réseau local)</w:t>
            </w:r>
          </w:p>
        </w:tc>
        <w:tc>
          <w:tcPr>
            <w:tcW w:w="6938" w:type="dxa"/>
          </w:tcPr>
          <w:p w14:paraId="3EF9A93A" w14:textId="77777777" w:rsidR="00996D1B" w:rsidRDefault="00497C2C" w:rsidP="00392598">
            <w:r>
              <w:t>O.M.S-https://www.who.int</w:t>
            </w:r>
            <w:r w:rsidR="00996D1B">
              <w:t xml:space="preserve"> </w:t>
            </w:r>
          </w:p>
          <w:p w14:paraId="77205D7C" w14:textId="0DCCFA3D" w:rsidR="00497C2C" w:rsidRDefault="00497C2C" w:rsidP="00392598">
            <w:r>
              <w:t>https://epidemics.ifrc.org</w:t>
            </w:r>
          </w:p>
        </w:tc>
      </w:tr>
      <w:tr w:rsidR="00996D1B" w14:paraId="06FAE34A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7324ACFF" w14:textId="77777777" w:rsidR="00996D1B" w:rsidRDefault="00996D1B" w:rsidP="00392598">
            <w:r>
              <w:t xml:space="preserve">Polycopiés </w:t>
            </w:r>
          </w:p>
        </w:tc>
        <w:tc>
          <w:tcPr>
            <w:tcW w:w="6938" w:type="dxa"/>
          </w:tcPr>
          <w:p w14:paraId="610DB65C" w14:textId="77777777" w:rsidR="00996D1B" w:rsidRDefault="00996D1B" w:rsidP="00392598">
            <w:r>
              <w:rPr>
                <w:rStyle w:val="rynqvb"/>
              </w:rPr>
              <w:t>Organisation mondiale de la santé - Vecteurs de maladies</w:t>
            </w:r>
          </w:p>
          <w:p w14:paraId="6619CDD9" w14:textId="5295C2B1" w:rsidR="00996D1B" w:rsidRDefault="00B66165" w:rsidP="00392598">
            <w:r>
              <w:t>HAL-Anses https://anses.hal.science</w:t>
            </w:r>
          </w:p>
        </w:tc>
      </w:tr>
      <w:tr w:rsidR="00996D1B" w14:paraId="438A6163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61EE3F1C" w14:textId="77777777" w:rsidR="00996D1B" w:rsidRDefault="00996D1B" w:rsidP="00392598">
            <w:r>
              <w:t>Matériels de laboratoires</w:t>
            </w:r>
          </w:p>
        </w:tc>
        <w:tc>
          <w:tcPr>
            <w:tcW w:w="6938" w:type="dxa"/>
          </w:tcPr>
          <w:p w14:paraId="0BF7FBFA" w14:textId="565AD591" w:rsidR="00996D1B" w:rsidRDefault="00996D1B" w:rsidP="00392598"/>
        </w:tc>
      </w:tr>
      <w:tr w:rsidR="00996D1B" w14:paraId="4B7A2FFC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2EC6FC51" w14:textId="77777777" w:rsidR="00996D1B" w:rsidRDefault="00996D1B" w:rsidP="00392598">
            <w:r>
              <w:t>Matériels de protection</w:t>
            </w:r>
          </w:p>
        </w:tc>
        <w:tc>
          <w:tcPr>
            <w:tcW w:w="6938" w:type="dxa"/>
          </w:tcPr>
          <w:p w14:paraId="22CA71BD" w14:textId="75C010A3" w:rsidR="00996D1B" w:rsidRDefault="00996D1B" w:rsidP="00392598"/>
        </w:tc>
      </w:tr>
      <w:tr w:rsidR="00996D1B" w14:paraId="1274E857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298FA599" w14:textId="77777777" w:rsidR="00996D1B" w:rsidRDefault="00996D1B" w:rsidP="00392598">
            <w:r>
              <w:t>Matériels de sorties sur le terrain</w:t>
            </w:r>
          </w:p>
        </w:tc>
        <w:tc>
          <w:tcPr>
            <w:tcW w:w="6938" w:type="dxa"/>
          </w:tcPr>
          <w:p w14:paraId="06D0AA43" w14:textId="77777777" w:rsidR="00996D1B" w:rsidRDefault="00996D1B" w:rsidP="00392598"/>
          <w:p w14:paraId="0E20915A" w14:textId="77777777" w:rsidR="00996D1B" w:rsidRDefault="00996D1B" w:rsidP="00392598">
            <w:r>
              <w:t xml:space="preserve">Jumelle, des </w:t>
            </w:r>
            <w:proofErr w:type="spellStart"/>
            <w:r>
              <w:t>pieges</w:t>
            </w:r>
            <w:proofErr w:type="spellEnd"/>
          </w:p>
        </w:tc>
      </w:tr>
    </w:tbl>
    <w:p w14:paraId="2A01FF63" w14:textId="77777777" w:rsidR="00996D1B" w:rsidRDefault="00996D1B" w:rsidP="00996D1B"/>
    <w:p w14:paraId="29AF5222" w14:textId="77777777" w:rsidR="00996D1B" w:rsidRDefault="00996D1B" w:rsidP="00996D1B"/>
    <w:p w14:paraId="45EE9BAC" w14:textId="77777777" w:rsidR="00996D1B" w:rsidRDefault="00996D1B" w:rsidP="00996D1B"/>
    <w:p w14:paraId="6DD6ED99" w14:textId="77777777" w:rsidR="00996D1B" w:rsidRDefault="00996D1B" w:rsidP="00996D1B"/>
    <w:p w14:paraId="6965F7CC" w14:textId="77777777" w:rsidR="00996D1B" w:rsidRDefault="00996D1B" w:rsidP="00996D1B"/>
    <w:p w14:paraId="07E038A3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96D1B" w14:paraId="78CB26DC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FE96B6E" w14:textId="77777777" w:rsidR="00996D1B" w:rsidRPr="002D07C3" w:rsidRDefault="00996D1B" w:rsidP="00392598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t>LES ATTENTES</w:t>
            </w:r>
          </w:p>
        </w:tc>
      </w:tr>
      <w:tr w:rsidR="00996D1B" w14:paraId="2EEA25E4" w14:textId="77777777" w:rsidTr="00392598">
        <w:tc>
          <w:tcPr>
            <w:tcW w:w="2689" w:type="dxa"/>
            <w:vAlign w:val="center"/>
          </w:tcPr>
          <w:p w14:paraId="249EC633" w14:textId="77777777" w:rsidR="00996D1B" w:rsidRDefault="00996D1B" w:rsidP="00392598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14:paraId="7A266B2A" w14:textId="77777777" w:rsidR="00996D1B" w:rsidRDefault="00996D1B" w:rsidP="00392598">
            <w:r>
              <w:rPr>
                <w:rStyle w:val="rynqvb"/>
              </w:rPr>
              <w:t>Nous nous attendons à une plus grande participation étudiante</w:t>
            </w:r>
            <w:r>
              <w:t xml:space="preserve"> avec l’amélioration des conditions.</w:t>
            </w:r>
          </w:p>
        </w:tc>
      </w:tr>
      <w:tr w:rsidR="00996D1B" w14:paraId="4C8BF751" w14:textId="77777777" w:rsidTr="00392598">
        <w:tc>
          <w:tcPr>
            <w:tcW w:w="2689" w:type="dxa"/>
            <w:vAlign w:val="center"/>
          </w:tcPr>
          <w:p w14:paraId="67BC6A93" w14:textId="77777777" w:rsidR="00996D1B" w:rsidRDefault="00996D1B" w:rsidP="00392598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14:paraId="425185EF" w14:textId="77777777" w:rsidR="00996D1B" w:rsidRDefault="00996D1B" w:rsidP="00392598">
            <w:r>
              <w:rPr>
                <w:rStyle w:val="rynqvb"/>
              </w:rPr>
              <w:t>Encourager les étudiants à y assister ou rendre la présence obligatoire</w:t>
            </w:r>
            <w:r>
              <w:t xml:space="preserve"> </w:t>
            </w:r>
          </w:p>
        </w:tc>
      </w:tr>
    </w:tbl>
    <w:p w14:paraId="309BC1EF" w14:textId="77777777" w:rsidR="00996D1B" w:rsidRDefault="00996D1B" w:rsidP="00996D1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96D1B" w14:paraId="5759CA29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626BA9B1" w14:textId="77777777" w:rsidR="00996D1B" w:rsidRPr="002D07C3" w:rsidRDefault="00996D1B" w:rsidP="003925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996D1B" w14:paraId="369732E4" w14:textId="77777777" w:rsidTr="00392598">
        <w:tc>
          <w:tcPr>
            <w:tcW w:w="2689" w:type="dxa"/>
          </w:tcPr>
          <w:p w14:paraId="2AAD5F16" w14:textId="77777777" w:rsidR="00996D1B" w:rsidRDefault="00996D1B" w:rsidP="00392598">
            <w:r>
              <w:t>Livres et ressources numériques</w:t>
            </w:r>
          </w:p>
        </w:tc>
        <w:tc>
          <w:tcPr>
            <w:tcW w:w="6371" w:type="dxa"/>
          </w:tcPr>
          <w:p w14:paraId="5825A0D0" w14:textId="77777777" w:rsidR="00996D1B" w:rsidRDefault="00996D1B" w:rsidP="00392598">
            <w:r>
              <w:rPr>
                <w:rStyle w:val="rynqvb"/>
              </w:rPr>
              <w:t>Vecteurs de maladies – mouches, moustiques et vecteurs de maladies biotechnologiques</w:t>
            </w:r>
            <w:r>
              <w:t xml:space="preserve"> </w:t>
            </w:r>
          </w:p>
        </w:tc>
      </w:tr>
      <w:tr w:rsidR="00996D1B" w14:paraId="75E6D31B" w14:textId="77777777" w:rsidTr="00392598">
        <w:tc>
          <w:tcPr>
            <w:tcW w:w="2689" w:type="dxa"/>
          </w:tcPr>
          <w:p w14:paraId="61881ACF" w14:textId="77777777" w:rsidR="00996D1B" w:rsidRDefault="00996D1B" w:rsidP="00392598">
            <w:r>
              <w:t xml:space="preserve"> Articles</w:t>
            </w:r>
          </w:p>
        </w:tc>
        <w:tc>
          <w:tcPr>
            <w:tcW w:w="6371" w:type="dxa"/>
          </w:tcPr>
          <w:p w14:paraId="3D796A11" w14:textId="77777777" w:rsidR="00996D1B" w:rsidRDefault="00996D1B" w:rsidP="00392598">
            <w:pPr>
              <w:rPr>
                <w:lang w:bidi="ar-DZ"/>
              </w:rPr>
            </w:pPr>
            <w:r>
              <w:t>International Atomic Energy https </w:t>
            </w:r>
            <w:r>
              <w:rPr>
                <w:lang w:bidi="ar-DZ"/>
              </w:rPr>
              <w:t>:</w:t>
            </w:r>
            <w:r>
              <w:t xml:space="preserve">//www.iaea.org </w:t>
            </w:r>
            <w:proofErr w:type="spellStart"/>
            <w:r>
              <w:rPr>
                <w:lang w:bidi="ar-DZ"/>
              </w:rPr>
              <w:t>astern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Mediterranean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Health</w:t>
            </w:r>
            <w:proofErr w:type="spellEnd"/>
            <w:r>
              <w:rPr>
                <w:lang w:bidi="ar-DZ"/>
              </w:rPr>
              <w:t xml:space="preserve"> Journal O.</w:t>
            </w:r>
            <w:proofErr w:type="gramStart"/>
            <w:r>
              <w:rPr>
                <w:lang w:bidi="ar-DZ"/>
              </w:rPr>
              <w:t>M.S</w:t>
            </w:r>
            <w:proofErr w:type="gramEnd"/>
          </w:p>
        </w:tc>
      </w:tr>
      <w:tr w:rsidR="00996D1B" w14:paraId="67CB3F18" w14:textId="77777777" w:rsidTr="002C6F1F">
        <w:trPr>
          <w:trHeight w:val="924"/>
        </w:trPr>
        <w:tc>
          <w:tcPr>
            <w:tcW w:w="2689" w:type="dxa"/>
          </w:tcPr>
          <w:p w14:paraId="333DB735" w14:textId="77777777" w:rsidR="00996D1B" w:rsidRDefault="00996D1B" w:rsidP="00392598">
            <w:r>
              <w:t>Polycopiés</w:t>
            </w:r>
          </w:p>
          <w:p w14:paraId="61AA4498" w14:textId="77777777" w:rsidR="00996D1B" w:rsidRDefault="00996D1B" w:rsidP="00392598"/>
          <w:p w14:paraId="5C165AFA" w14:textId="77777777" w:rsidR="00996D1B" w:rsidRDefault="00996D1B" w:rsidP="00392598"/>
        </w:tc>
        <w:tc>
          <w:tcPr>
            <w:tcW w:w="6371" w:type="dxa"/>
          </w:tcPr>
          <w:p w14:paraId="60AD07E7" w14:textId="77777777" w:rsidR="00996D1B" w:rsidRDefault="00996D1B" w:rsidP="00392598">
            <w:pPr>
              <w:rPr>
                <w:lang w:bidi="ar-DZ"/>
              </w:rPr>
            </w:pPr>
            <w:proofErr w:type="spellStart"/>
            <w:proofErr w:type="gramStart"/>
            <w:r>
              <w:rPr>
                <w:lang w:bidi="ar-DZ"/>
              </w:rPr>
              <w:t>astern</w:t>
            </w:r>
            <w:proofErr w:type="spellEnd"/>
            <w:proofErr w:type="gram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Mediterranean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Health</w:t>
            </w:r>
            <w:proofErr w:type="spellEnd"/>
            <w:r>
              <w:rPr>
                <w:lang w:bidi="ar-DZ"/>
              </w:rPr>
              <w:t xml:space="preserve"> Journal O.M.S</w:t>
            </w:r>
          </w:p>
          <w:p w14:paraId="69151603" w14:textId="77777777" w:rsidR="00996D1B" w:rsidRDefault="00996D1B" w:rsidP="00392598">
            <w:r>
              <w:t>International Atomic Energy https </w:t>
            </w:r>
            <w:r>
              <w:rPr>
                <w:lang w:bidi="ar-DZ"/>
              </w:rPr>
              <w:t>:</w:t>
            </w:r>
            <w:r>
              <w:t>//www.iaea.org</w:t>
            </w:r>
          </w:p>
          <w:p w14:paraId="68FA5CE9" w14:textId="77777777" w:rsidR="00996D1B" w:rsidRDefault="00996D1B" w:rsidP="00392598"/>
        </w:tc>
      </w:tr>
      <w:tr w:rsidR="00996D1B" w14:paraId="17BCD4F7" w14:textId="77777777" w:rsidTr="002C6F1F">
        <w:trPr>
          <w:trHeight w:val="560"/>
        </w:trPr>
        <w:tc>
          <w:tcPr>
            <w:tcW w:w="2689" w:type="dxa"/>
          </w:tcPr>
          <w:p w14:paraId="7B405D7F" w14:textId="77777777" w:rsidR="00996D1B" w:rsidRDefault="00996D1B" w:rsidP="00392598">
            <w:r>
              <w:t>Sites Web</w:t>
            </w:r>
          </w:p>
          <w:p w14:paraId="6F4FD2E9" w14:textId="77777777" w:rsidR="00996D1B" w:rsidRDefault="00996D1B" w:rsidP="00392598"/>
        </w:tc>
        <w:tc>
          <w:tcPr>
            <w:tcW w:w="6371" w:type="dxa"/>
          </w:tcPr>
          <w:p w14:paraId="18F1C241" w14:textId="77777777" w:rsidR="002C6F1F" w:rsidRDefault="00996D1B" w:rsidP="00392598">
            <w:pPr>
              <w:rPr>
                <w:lang w:bidi="ar-DZ"/>
              </w:rPr>
            </w:pPr>
            <w:hyperlink r:id="rId5" w:history="1">
              <w:r w:rsidRPr="00C77832">
                <w:rPr>
                  <w:rStyle w:val="Lienhypertexte"/>
                  <w:color w:val="auto"/>
                  <w:lang w:bidi="ar-DZ"/>
                </w:rPr>
                <w:t>https://epidemics.ifrc.org</w:t>
              </w:r>
            </w:hyperlink>
            <w:r w:rsidRPr="00C77832">
              <w:rPr>
                <w:lang w:bidi="ar-DZ"/>
              </w:rPr>
              <w:t>,</w:t>
            </w:r>
          </w:p>
          <w:p w14:paraId="645B258F" w14:textId="24602ED7" w:rsidR="00996D1B" w:rsidRPr="00C77832" w:rsidRDefault="00996D1B" w:rsidP="00392598">
            <w:r w:rsidRPr="00C77832">
              <w:rPr>
                <w:lang w:bidi="ar-DZ"/>
              </w:rPr>
              <w:t xml:space="preserve"> https:// www.yashodahospilals.com</w:t>
            </w:r>
          </w:p>
        </w:tc>
      </w:tr>
    </w:tbl>
    <w:p w14:paraId="4242BE6E" w14:textId="77777777" w:rsidR="00996D1B" w:rsidRDefault="00996D1B" w:rsidP="00996D1B"/>
    <w:p w14:paraId="15904C5E" w14:textId="11108421" w:rsidR="00996D1B" w:rsidRDefault="00996D1B" w:rsidP="00996D1B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C07085" wp14:editId="774444CE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95744" w14:textId="77777777" w:rsidR="00996D1B" w:rsidRPr="00BE6AF2" w:rsidRDefault="00996D1B" w:rsidP="00996D1B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07085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" fillcolor="white [3201]" strokeweight=".5pt">
                <v:path arrowok="t"/>
                <v:textbox>
                  <w:txbxContent>
                    <w:p w14:paraId="1EA95744" w14:textId="77777777" w:rsidR="00996D1B" w:rsidRPr="00BE6AF2" w:rsidRDefault="00996D1B" w:rsidP="00996D1B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1A9C589" w14:textId="77777777" w:rsidR="00A861E0" w:rsidRDefault="00A861E0"/>
    <w:sectPr w:rsidR="00A861E0" w:rsidSect="0023445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836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1B"/>
    <w:rsid w:val="00234456"/>
    <w:rsid w:val="002C6F1F"/>
    <w:rsid w:val="003B34EF"/>
    <w:rsid w:val="00455DFD"/>
    <w:rsid w:val="00497C2C"/>
    <w:rsid w:val="00996D1B"/>
    <w:rsid w:val="00A02C13"/>
    <w:rsid w:val="00A10CF8"/>
    <w:rsid w:val="00A861E0"/>
    <w:rsid w:val="00B6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B45EA"/>
  <w15:docId w15:val="{6DDB34A4-4634-44E7-A3D8-F74C9620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D1B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centuationlgre">
    <w:name w:val="Subtle Emphasis"/>
    <w:basedOn w:val="Policepardfaut"/>
    <w:uiPriority w:val="19"/>
    <w:qFormat/>
    <w:rPr>
      <w:i/>
      <w:iCs/>
      <w:color w:val="808080" w:themeColor="text1" w:themeTint="7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Accentuationintense">
    <w:name w:val="Intense Emphasis"/>
    <w:basedOn w:val="Policepardfaut"/>
    <w:uiPriority w:val="21"/>
    <w:qFormat/>
    <w:rPr>
      <w:b/>
      <w:bCs/>
      <w:i/>
      <w:iCs/>
      <w:color w:val="4F81BD" w:themeColor="accent1"/>
    </w:r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Pr>
      <w:b/>
      <w:bCs/>
      <w:smallCaps/>
      <w:spacing w:val="5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unhideWhenUsed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39"/>
    <w:rsid w:val="00996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Policepardfaut"/>
    <w:rsid w:val="0099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pidemics.ifrc.org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36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675</TotalTime>
  <Pages>4</Pages>
  <Words>743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2026-07-14T20:32:00Z</dcterms:created>
  <dcterms:modified xsi:type="dcterms:W3CDTF">2026-07-15T08:41:00Z</dcterms:modified>
</cp:coreProperties>
</file>